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F282878" w:rsidR="00CD4C7B" w:rsidRPr="00B266B0" w:rsidRDefault="00A6214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459D3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2459D3">
        <w:rPr>
          <w:bCs/>
          <w:noProof w:val="0"/>
          <w:sz w:val="24"/>
          <w:szCs w:val="24"/>
        </w:rPr>
        <w:t xml:space="preserve">SG-RAN </w:t>
      </w:r>
      <w:r w:rsidRPr="002459D3">
        <w:rPr>
          <w:noProof w:val="0"/>
          <w:sz w:val="24"/>
          <w:szCs w:val="24"/>
        </w:rPr>
        <w:t xml:space="preserve">WG3 Meeting </w:t>
      </w:r>
      <w:r w:rsidR="005D131D" w:rsidRPr="00573449">
        <w:rPr>
          <w:noProof w:val="0"/>
          <w:sz w:val="24"/>
          <w:szCs w:val="24"/>
        </w:rPr>
        <w:t>#11</w:t>
      </w:r>
      <w:r w:rsidR="005D131D">
        <w:rPr>
          <w:noProof w:val="0"/>
          <w:sz w:val="24"/>
          <w:szCs w:val="24"/>
        </w:rPr>
        <w:t xml:space="preserve">9 </w:t>
      </w:r>
      <w:r w:rsidR="005D131D" w:rsidRPr="00573449">
        <w:rPr>
          <w:noProof w:val="0"/>
          <w:sz w:val="24"/>
          <w:szCs w:val="24"/>
        </w:rPr>
        <w:t xml:space="preserve"> </w:t>
      </w:r>
      <w:r w:rsidR="00CD4C7B" w:rsidRPr="00B266B0">
        <w:rPr>
          <w:bCs/>
          <w:noProof w:val="0"/>
          <w:sz w:val="24"/>
          <w:szCs w:val="24"/>
        </w:rPr>
        <w:tab/>
      </w:r>
      <w:r w:rsidR="00424357" w:rsidRPr="00424357">
        <w:rPr>
          <w:bCs/>
          <w:noProof w:val="0"/>
          <w:sz w:val="24"/>
          <w:szCs w:val="24"/>
        </w:rPr>
        <w:t>R3-230552</w:t>
      </w:r>
    </w:p>
    <w:p w14:paraId="5295B996" w14:textId="676D7A48" w:rsidR="005D131D" w:rsidRPr="00FD4404" w:rsidRDefault="005D131D" w:rsidP="005D131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Athens, Greece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Start w:id="2" w:name="_Hlk109224273"/>
      <w:bookmarkEnd w:id="1"/>
      <w:r>
        <w:rPr>
          <w:rFonts w:cs="Arial"/>
          <w:sz w:val="24"/>
          <w:szCs w:val="24"/>
          <w:lang w:val="en-US"/>
        </w:rPr>
        <w:t xml:space="preserve">27 February </w:t>
      </w:r>
      <w:r w:rsidRPr="002459D3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3 March</w:t>
      </w:r>
      <w:r w:rsidRPr="002459D3">
        <w:rPr>
          <w:rFonts w:cs="Arial"/>
          <w:sz w:val="24"/>
          <w:szCs w:val="24"/>
          <w:lang w:val="en-US"/>
        </w:rPr>
        <w:t xml:space="preserve"> 202</w:t>
      </w:r>
      <w:bookmarkEnd w:id="2"/>
      <w:r>
        <w:rPr>
          <w:rFonts w:cs="Arial"/>
          <w:sz w:val="24"/>
          <w:szCs w:val="24"/>
          <w:lang w:val="en-US"/>
        </w:rPr>
        <w:t>3</w:t>
      </w:r>
    </w:p>
    <w:p w14:paraId="05FE47DF" w14:textId="77777777" w:rsidR="00CD4C7B" w:rsidRPr="005D131D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0D9CA212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B12943">
        <w:rPr>
          <w:rFonts w:cs="Arial"/>
          <w:b/>
          <w:bCs/>
          <w:sz w:val="24"/>
          <w:lang w:val="en-US" w:eastAsia="ja-JP"/>
        </w:rPr>
        <w:t>12.</w:t>
      </w:r>
      <w:r w:rsidR="006B6C97">
        <w:rPr>
          <w:rFonts w:cs="Arial"/>
          <w:b/>
          <w:bCs/>
          <w:sz w:val="24"/>
          <w:lang w:val="en-US" w:eastAsia="ja-JP"/>
        </w:rPr>
        <w:t>2.</w:t>
      </w:r>
      <w:r w:rsidR="00B12943">
        <w:rPr>
          <w:rFonts w:cs="Arial"/>
          <w:b/>
          <w:bCs/>
          <w:sz w:val="24"/>
          <w:lang w:val="en-US" w:eastAsia="ja-JP"/>
        </w:rPr>
        <w:t>2.</w:t>
      </w:r>
      <w:r w:rsidR="005D7E9D">
        <w:rPr>
          <w:rFonts w:cs="Arial"/>
          <w:b/>
          <w:bCs/>
          <w:sz w:val="24"/>
          <w:lang w:val="en-US" w:eastAsia="ja-JP"/>
        </w:rPr>
        <w:t>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1293E0D8" w:rsidR="00CD4C7B" w:rsidRDefault="00CD4C7B" w:rsidP="0F10F15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A6B2D0C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D4571D" w:rsidRPr="7A6B2D0C">
        <w:rPr>
          <w:rFonts w:ascii="Arial" w:hAnsi="Arial" w:cs="Arial"/>
          <w:b/>
          <w:bCs/>
          <w:sz w:val="24"/>
          <w:szCs w:val="24"/>
        </w:rPr>
        <w:t>AI/ML Mobility Optimization</w:t>
      </w:r>
      <w:r w:rsidR="004A72EF" w:rsidRPr="7A6B2D0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911FBAD" w14:textId="50E2AE7B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81716">
        <w:rPr>
          <w:rFonts w:ascii="Arial" w:hAnsi="Arial" w:cs="Arial"/>
          <w:b/>
          <w:bCs/>
          <w:sz w:val="24"/>
        </w:rPr>
        <w:t>Discussion and Agreement</w:t>
      </w:r>
    </w:p>
    <w:p w14:paraId="4300045D" w14:textId="0F4FFE7D" w:rsidR="00EA46B2" w:rsidRDefault="00CD4C7B" w:rsidP="00331920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3" w:name="_Hlk85061506"/>
    </w:p>
    <w:p w14:paraId="3C22431B" w14:textId="77777777" w:rsidR="007C6BAB" w:rsidRDefault="00E320EF" w:rsidP="00903531">
      <w:r>
        <w:t>In this contribution</w:t>
      </w:r>
      <w:r w:rsidR="00605941">
        <w:t>,</w:t>
      </w:r>
      <w:r>
        <w:t xml:space="preserve"> we </w:t>
      </w:r>
      <w:r w:rsidR="00896E2E">
        <w:t xml:space="preserve">provide </w:t>
      </w:r>
      <w:r w:rsidR="00500F79">
        <w:t>some</w:t>
      </w:r>
      <w:r w:rsidR="00896E2E">
        <w:t xml:space="preserve"> views on AI/ML-based </w:t>
      </w:r>
      <w:r w:rsidR="005D7E9D">
        <w:t xml:space="preserve">Mobility </w:t>
      </w:r>
      <w:r w:rsidR="00896E2E">
        <w:t>optimization</w:t>
      </w:r>
      <w:r w:rsidR="005D7E9D">
        <w:t xml:space="preserve"> for CHO handover. </w:t>
      </w:r>
      <w:r w:rsidR="007C6BAB">
        <w:t xml:space="preserve">Some of the agreed output for AI/ML-based mobility optimization in TR 37.817 is the following: </w:t>
      </w:r>
    </w:p>
    <w:p w14:paraId="5247028D" w14:textId="77777777" w:rsidR="007C6BAB" w:rsidRPr="00AE2F85" w:rsidRDefault="007C6BAB" w:rsidP="007C6BAB">
      <w:pPr>
        <w:pStyle w:val="B1"/>
      </w:pPr>
      <w:r>
        <w:t>-</w:t>
      </w:r>
      <w:r>
        <w:tab/>
      </w:r>
      <w:r w:rsidRPr="00AE2F85">
        <w:t>UE trajectory prediction (Latitude, longitude, altitude, cell ID of UE over a future period of time)</w:t>
      </w:r>
    </w:p>
    <w:p w14:paraId="0939B836" w14:textId="77777777" w:rsidR="007C6BAB" w:rsidRPr="00AE2F85" w:rsidRDefault="007C6BAB" w:rsidP="007C6BAB">
      <w:pPr>
        <w:pStyle w:val="NO"/>
      </w:pPr>
      <w:r>
        <w:rPr>
          <w:lang w:eastAsia="zh-CN"/>
        </w:rPr>
        <w:tab/>
      </w:r>
      <w:r w:rsidRPr="006163B8">
        <w:rPr>
          <w:lang w:eastAsia="zh-CN"/>
        </w:rPr>
        <w:t>Note:</w:t>
      </w:r>
      <w:r>
        <w:rPr>
          <w:lang w:eastAsia="zh-CN"/>
        </w:rPr>
        <w:tab/>
      </w:r>
      <w:r w:rsidRPr="006163B8">
        <w:rPr>
          <w:lang w:eastAsia="zh-CN"/>
        </w:rPr>
        <w:t xml:space="preserve">Whether </w:t>
      </w:r>
      <w:r w:rsidRPr="00AE2F85">
        <w:t xml:space="preserve">the UE trajectory prediction is </w:t>
      </w:r>
      <w:r>
        <w:t xml:space="preserve">an </w:t>
      </w:r>
      <w:r w:rsidRPr="006163B8">
        <w:rPr>
          <w:lang w:eastAsia="zh-CN"/>
        </w:rPr>
        <w:t xml:space="preserve">external </w:t>
      </w:r>
      <w:r>
        <w:t>output to the node hosting the Model Inference function</w:t>
      </w:r>
      <w:r w:rsidRPr="006163B8">
        <w:rPr>
          <w:lang w:eastAsia="zh-CN"/>
        </w:rPr>
        <w:t xml:space="preserve"> </w:t>
      </w:r>
      <w:r w:rsidRPr="006163B8">
        <w:rPr>
          <w:rFonts w:cs="Calibri"/>
          <w:color w:val="000000"/>
        </w:rPr>
        <w:t>should</w:t>
      </w:r>
      <w:r w:rsidRPr="006163B8">
        <w:rPr>
          <w:rFonts w:cs="Calibri" w:hint="eastAsia"/>
          <w:color w:val="000000"/>
        </w:rPr>
        <w:t xml:space="preserve"> be discussed during the normative work phase</w:t>
      </w:r>
      <w:r w:rsidRPr="006163B8">
        <w:rPr>
          <w:lang w:eastAsia="zh-CN"/>
        </w:rPr>
        <w:t>.</w:t>
      </w:r>
    </w:p>
    <w:p w14:paraId="065CB30E" w14:textId="77777777" w:rsidR="007C6BAB" w:rsidRPr="00AE2F85" w:rsidRDefault="007C6BAB" w:rsidP="007C6BAB">
      <w:pPr>
        <w:pStyle w:val="B1"/>
      </w:pPr>
      <w:r>
        <w:t>-</w:t>
      </w:r>
      <w:r>
        <w:tab/>
      </w:r>
      <w:r w:rsidRPr="00AE2F85">
        <w:t>Estimated arrival probability in CHO and relevant confidence interval</w:t>
      </w:r>
    </w:p>
    <w:p w14:paraId="2D4DE5D8" w14:textId="66CD5D9E" w:rsidR="007C6BAB" w:rsidRDefault="007C6BAB" w:rsidP="007C6BAB">
      <w:pPr>
        <w:pStyle w:val="B1"/>
      </w:pPr>
      <w:r>
        <w:t>-</w:t>
      </w:r>
      <w:r>
        <w:tab/>
      </w:r>
      <w:bookmarkStart w:id="4" w:name="_Hlk126854088"/>
      <w:r w:rsidRPr="00AE2F85">
        <w:t>Predicted handover target node, candidate cells in CHO</w:t>
      </w:r>
      <w:bookmarkEnd w:id="4"/>
      <w:r w:rsidRPr="00AE2F85">
        <w:t>, may together with the confidence of the predication</w:t>
      </w:r>
    </w:p>
    <w:p w14:paraId="6F8D5435" w14:textId="4862F019" w:rsidR="005608EF" w:rsidRPr="00AE2F85" w:rsidRDefault="005608EF" w:rsidP="005608EF">
      <w:pPr>
        <w:pStyle w:val="B1"/>
        <w:ind w:left="0" w:firstLine="0"/>
      </w:pPr>
      <w:r>
        <w:t>In this contribution we discuss….</w:t>
      </w:r>
    </w:p>
    <w:p w14:paraId="3227D7FA" w14:textId="0DDBDD84" w:rsidR="00295A7D" w:rsidRDefault="00CF19F5" w:rsidP="004E6204">
      <w:pPr>
        <w:pStyle w:val="Heading1"/>
      </w:pPr>
      <w:bookmarkStart w:id="5" w:name="_Hlk90546851"/>
      <w:r>
        <w:t>2</w:t>
      </w:r>
      <w:r w:rsidR="00281716">
        <w:tab/>
      </w:r>
      <w:bookmarkEnd w:id="3"/>
      <w:bookmarkEnd w:id="5"/>
      <w:r w:rsidR="00295A7D">
        <w:t>AI/ML Mobility Optimization</w:t>
      </w:r>
      <w:r w:rsidR="005D7E9D">
        <w:t xml:space="preserve"> for CHO</w:t>
      </w:r>
    </w:p>
    <w:p w14:paraId="3569D764" w14:textId="5E0ADC20" w:rsidR="00BE08E9" w:rsidRPr="00BE08E9" w:rsidRDefault="007C6BAB" w:rsidP="007C6BAB">
      <w:r>
        <w:rPr>
          <w:rFonts w:cs="Arial"/>
          <w:lang w:eastAsia="zh-CN"/>
        </w:rPr>
        <w:t xml:space="preserve">In case of a CHO Handover, according to TS 38.423 a source NG-RAN node can send in Handover Request message a </w:t>
      </w:r>
      <w:r>
        <w:rPr>
          <w:i/>
        </w:rPr>
        <w:t>Conditional Handover Information Request</w:t>
      </w:r>
      <w:r>
        <w:t xml:space="preserve"> IE</w:t>
      </w:r>
      <w:r>
        <w:rPr>
          <w:rFonts w:cs="Arial"/>
          <w:lang w:eastAsia="zh-CN"/>
        </w:rPr>
        <w:t xml:space="preserve"> that contains an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</w:t>
      </w:r>
      <w:r>
        <w:t xml:space="preserve"> which can be used by the target NG-RAN node to allocate necessary resources. The </w:t>
      </w:r>
      <w:r w:rsidR="006162AA">
        <w:t>E</w:t>
      </w:r>
      <w:r>
        <w:t xml:space="preserve">stimated </w:t>
      </w:r>
      <w:r w:rsidR="006162AA">
        <w:t>A</w:t>
      </w:r>
      <w:r>
        <w:t xml:space="preserve">rrival </w:t>
      </w:r>
      <w:r w:rsidR="006162AA">
        <w:t>P</w:t>
      </w:r>
      <w:r>
        <w:t xml:space="preserve">robability IE indicates a likelihood that the UE will end up accessing the target cell for which a handover request is sent. The algorithm used to calculate this probability is up to node’s implementation and could be based on internal legacy algorithms </w:t>
      </w:r>
      <w:r w:rsidR="006162AA">
        <w:t xml:space="preserve">that could estimate such probability </w:t>
      </w:r>
      <w:r>
        <w:t>or</w:t>
      </w:r>
      <w:r w:rsidR="005608EF">
        <w:t xml:space="preserve"> done</w:t>
      </w:r>
      <w:r>
        <w:t xml:space="preserve"> through AI/ML procedures.</w:t>
      </w:r>
      <w:r w:rsidR="005608EF">
        <w:t xml:space="preserve"> How this </w:t>
      </w:r>
      <w:r w:rsidR="00BE08E9">
        <w:t>e</w:t>
      </w:r>
      <w:r w:rsidR="005608EF">
        <w:t xml:space="preserve">stimated </w:t>
      </w:r>
      <w:r w:rsidR="00BE08E9">
        <w:t>a</w:t>
      </w:r>
      <w:r w:rsidR="005608EF">
        <w:t xml:space="preserve">rrival </w:t>
      </w:r>
      <w:r w:rsidR="00BE08E9">
        <w:t>p</w:t>
      </w:r>
      <w:r w:rsidR="005608EF">
        <w:t>robability is calculated does not need to be indicated to a candidate target node.</w:t>
      </w:r>
      <w:r>
        <w:t xml:space="preserve"> </w:t>
      </w:r>
    </w:p>
    <w:p w14:paraId="15E9CE04" w14:textId="05ABED9C" w:rsidR="005608EF" w:rsidRPr="005608EF" w:rsidRDefault="005608EF" w:rsidP="007C6BAB">
      <w:pPr>
        <w:rPr>
          <w:b/>
          <w:bCs/>
        </w:rPr>
      </w:pPr>
      <w:r w:rsidRPr="005608EF">
        <w:rPr>
          <w:b/>
          <w:bCs/>
        </w:rPr>
        <w:t>Observation</w:t>
      </w:r>
      <w:r w:rsidR="00D17DAD">
        <w:rPr>
          <w:b/>
          <w:bCs/>
        </w:rPr>
        <w:t xml:space="preserve"> 1</w:t>
      </w:r>
      <w:r w:rsidRPr="005608EF">
        <w:rPr>
          <w:b/>
          <w:bCs/>
        </w:rPr>
        <w:t xml:space="preserve">: A source node does not need to indicate to the </w:t>
      </w:r>
      <w:r w:rsidR="00A55A6C">
        <w:rPr>
          <w:b/>
          <w:bCs/>
        </w:rPr>
        <w:t xml:space="preserve">candidate </w:t>
      </w:r>
      <w:r w:rsidRPr="005608EF">
        <w:rPr>
          <w:b/>
          <w:bCs/>
        </w:rPr>
        <w:t>target the method with which (legacy algorithm, AI/ML, etc.) the Estimated Arrival Probability is calculated.</w:t>
      </w:r>
    </w:p>
    <w:p w14:paraId="1324EFE6" w14:textId="055B70A8" w:rsidR="00BE08E9" w:rsidRDefault="00BE08E9" w:rsidP="007C6BAB">
      <w:r w:rsidRPr="00BE08E9">
        <w:rPr>
          <w:b/>
          <w:bCs/>
        </w:rPr>
        <w:t>Proposal</w:t>
      </w:r>
      <w:r w:rsidR="00D17DAD">
        <w:rPr>
          <w:b/>
          <w:bCs/>
        </w:rPr>
        <w:t xml:space="preserve"> 1</w:t>
      </w:r>
      <w:r w:rsidRPr="00BE08E9">
        <w:rPr>
          <w:b/>
          <w:bCs/>
        </w:rPr>
        <w:t>: The model output in TR 37.817 on the estimated arrival probability in CHO does not have any standardization impacts.</w:t>
      </w:r>
    </w:p>
    <w:p w14:paraId="67EF84A8" w14:textId="1BC58AE5" w:rsidR="005E3FAD" w:rsidRDefault="002B5D20" w:rsidP="007C6BAB">
      <w:r>
        <w:t xml:space="preserve">In addition, </w:t>
      </w:r>
      <w:r w:rsidR="005E3FAD">
        <w:t xml:space="preserve">when it comes to the </w:t>
      </w:r>
      <w:r>
        <w:t xml:space="preserve">confidence interval </w:t>
      </w:r>
      <w:r w:rsidR="005E3FAD">
        <w:t>on the estimated arrival probability</w:t>
      </w:r>
      <w:r w:rsidR="00BE08E9">
        <w:t>,</w:t>
      </w:r>
      <w:r w:rsidR="005E3FAD">
        <w:t xml:space="preserve"> once a probability is calculated for a given UE there is no more randomness and therefore the concept of confidence is not relevant. </w:t>
      </w:r>
    </w:p>
    <w:p w14:paraId="50A99777" w14:textId="27A85286" w:rsidR="007C6BAB" w:rsidRDefault="00BE08E9" w:rsidP="007C6BAB">
      <w:pPr>
        <w:rPr>
          <w:b/>
          <w:bCs/>
        </w:rPr>
      </w:pPr>
      <w:r>
        <w:rPr>
          <w:b/>
          <w:bCs/>
        </w:rPr>
        <w:t>Proposal</w:t>
      </w:r>
      <w:r w:rsidR="00D17DAD">
        <w:rPr>
          <w:b/>
          <w:bCs/>
        </w:rPr>
        <w:t xml:space="preserve"> 2</w:t>
      </w:r>
      <w:r w:rsidR="00A55A6C" w:rsidRPr="005E3FAD">
        <w:rPr>
          <w:b/>
          <w:bCs/>
        </w:rPr>
        <w:t xml:space="preserve">: </w:t>
      </w:r>
      <w:r>
        <w:rPr>
          <w:b/>
          <w:bCs/>
        </w:rPr>
        <w:t>There i</w:t>
      </w:r>
      <w:r w:rsidR="00A55A6C" w:rsidRPr="005E3FAD">
        <w:rPr>
          <w:b/>
          <w:bCs/>
        </w:rPr>
        <w:t>s no need to in</w:t>
      </w:r>
      <w:r>
        <w:rPr>
          <w:b/>
          <w:bCs/>
        </w:rPr>
        <w:t>dicate</w:t>
      </w:r>
      <w:r w:rsidR="00A55A6C" w:rsidRPr="005E3FAD">
        <w:rPr>
          <w:b/>
          <w:bCs/>
        </w:rPr>
        <w:t xml:space="preserve"> a confidence interval</w:t>
      </w:r>
      <w:r w:rsidR="005E3FAD" w:rsidRPr="005E3FAD">
        <w:rPr>
          <w:b/>
          <w:bCs/>
        </w:rPr>
        <w:t xml:space="preserve"> on the </w:t>
      </w:r>
      <w:r>
        <w:rPr>
          <w:b/>
          <w:bCs/>
        </w:rPr>
        <w:t xml:space="preserve">estimated </w:t>
      </w:r>
      <w:r w:rsidR="005E3FAD" w:rsidRPr="005E3FAD">
        <w:rPr>
          <w:b/>
          <w:bCs/>
        </w:rPr>
        <w:t>arrival probability</w:t>
      </w:r>
      <w:r>
        <w:rPr>
          <w:b/>
          <w:bCs/>
        </w:rPr>
        <w:t xml:space="preserve"> since it has no randomness</w:t>
      </w:r>
      <w:r w:rsidR="00A55A6C" w:rsidRPr="005E3FAD">
        <w:rPr>
          <w:b/>
          <w:bCs/>
        </w:rPr>
        <w:t>.</w:t>
      </w:r>
    </w:p>
    <w:p w14:paraId="1B00E0CA" w14:textId="77777777" w:rsidR="00E72B9F" w:rsidRDefault="00BE08E9" w:rsidP="00914367">
      <w:r>
        <w:t>CHO is more robust in the sense that the risk that a UE loses coverage of the source cell is very small</w:t>
      </w:r>
      <w:r w:rsidR="00E72B9F">
        <w:t>. However,</w:t>
      </w:r>
      <w:r>
        <w:t xml:space="preserve"> this comes at a cost of reserving a much higher number of network resources which have to be reserved for a longer period of time than in normal Handover. This is because configuration is typically very early to achieve robustness. In addition, different target cells may be prepared</w:t>
      </w:r>
      <w:r w:rsidR="00E72B9F">
        <w:t>,</w:t>
      </w:r>
      <w:r>
        <w:t xml:space="preserve"> but handover will take place only in one of those cells. Therefore, robustness comes at the cost of a higher number </w:t>
      </w:r>
      <w:r w:rsidR="00E72B9F">
        <w:t>of cell preparations which are longer than normal handover</w:t>
      </w:r>
      <w:r>
        <w:t>.</w:t>
      </w:r>
      <w:r w:rsidR="00E72B9F" w:rsidRPr="00E72B9F">
        <w:t xml:space="preserve"> </w:t>
      </w:r>
      <w:r w:rsidR="00E72B9F">
        <w:t>Introduction of AI/ML in a NG-RAN node enables better resource optimization both at the source and target nodes.</w:t>
      </w:r>
    </w:p>
    <w:p w14:paraId="35F9E02A" w14:textId="7C37B5D8" w:rsidR="00E72B9F" w:rsidRPr="00E72B9F" w:rsidRDefault="00E72B9F" w:rsidP="00914367">
      <w:pPr>
        <w:rPr>
          <w:b/>
          <w:bCs/>
        </w:rPr>
      </w:pPr>
      <w:r w:rsidRPr="00E72B9F">
        <w:rPr>
          <w:b/>
          <w:bCs/>
        </w:rPr>
        <w:t>Observation</w:t>
      </w:r>
      <w:r w:rsidR="00D17DAD">
        <w:rPr>
          <w:b/>
          <w:bCs/>
        </w:rPr>
        <w:t xml:space="preserve"> </w:t>
      </w:r>
      <w:r w:rsidR="00693500">
        <w:rPr>
          <w:b/>
          <w:bCs/>
        </w:rPr>
        <w:t>2</w:t>
      </w:r>
      <w:r w:rsidRPr="00E72B9F">
        <w:rPr>
          <w:b/>
          <w:bCs/>
        </w:rPr>
        <w:t xml:space="preserve">: AI/ML in the RAN can help to </w:t>
      </w:r>
      <w:r>
        <w:rPr>
          <w:b/>
          <w:bCs/>
        </w:rPr>
        <w:t>avoid too many and too long CHO cell pre</w:t>
      </w:r>
      <w:r w:rsidRPr="00E72B9F">
        <w:rPr>
          <w:b/>
          <w:bCs/>
        </w:rPr>
        <w:t>parations</w:t>
      </w:r>
      <w:r>
        <w:rPr>
          <w:b/>
          <w:bCs/>
        </w:rPr>
        <w:t>.</w:t>
      </w:r>
    </w:p>
    <w:p w14:paraId="5FB32A9C" w14:textId="2F590F26" w:rsidR="00E72B9F" w:rsidRDefault="00E72B9F" w:rsidP="00E72B9F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Another AI/ML Model output in TR 37.817 involves to predict a handover target node as well as a set of candidate cells in CHO together with the confidence of the prediction as part of the AI/ML Mobility Optimization output. In our view, this will be an internally consumed output by the source node of the Handover. Such AI/ML Model output can further help the source node limit the number of CHO Handover initiations only to </w:t>
      </w:r>
      <w:r w:rsidR="00EB427B">
        <w:rPr>
          <w:rFonts w:ascii="Times New Roman" w:hAnsi="Times New Roman"/>
          <w:sz w:val="20"/>
        </w:rPr>
        <w:t xml:space="preserve">the </w:t>
      </w:r>
      <w:r>
        <w:rPr>
          <w:rFonts w:ascii="Times New Roman" w:hAnsi="Times New Roman"/>
          <w:sz w:val="20"/>
        </w:rPr>
        <w:t>candidate</w:t>
      </w:r>
      <w:r w:rsidR="00EB427B">
        <w:rPr>
          <w:rFonts w:ascii="Times New Roman" w:hAnsi="Times New Roman"/>
          <w:sz w:val="20"/>
        </w:rPr>
        <w:t xml:space="preserve"> target</w:t>
      </w:r>
      <w:r>
        <w:rPr>
          <w:rFonts w:ascii="Times New Roman" w:hAnsi="Times New Roman"/>
          <w:sz w:val="20"/>
        </w:rPr>
        <w:t xml:space="preserve"> cells</w:t>
      </w:r>
      <w:r w:rsidR="00EB427B">
        <w:rPr>
          <w:rFonts w:ascii="Times New Roman" w:hAnsi="Times New Roman"/>
          <w:sz w:val="20"/>
        </w:rPr>
        <w:t xml:space="preserve"> where the handover is expected to happen with high confidence.</w:t>
      </w:r>
      <w:r>
        <w:rPr>
          <w:rFonts w:ascii="Times New Roman" w:hAnsi="Times New Roman"/>
          <w:sz w:val="20"/>
        </w:rPr>
        <w:t xml:space="preserve">   </w:t>
      </w:r>
    </w:p>
    <w:p w14:paraId="77769024" w14:textId="77777777" w:rsidR="00E72B9F" w:rsidRDefault="00E72B9F" w:rsidP="00E72B9F">
      <w:pPr>
        <w:pStyle w:val="00BodyText"/>
        <w:spacing w:after="0"/>
        <w:rPr>
          <w:rFonts w:ascii="Times New Roman" w:hAnsi="Times New Roman"/>
          <w:sz w:val="20"/>
        </w:rPr>
      </w:pPr>
    </w:p>
    <w:p w14:paraId="1A849D62" w14:textId="5501CD58" w:rsidR="00E72B9F" w:rsidRPr="00EB427B" w:rsidRDefault="00E72B9F" w:rsidP="00E72B9F">
      <w:pPr>
        <w:pStyle w:val="00BodyText"/>
        <w:spacing w:after="0"/>
        <w:rPr>
          <w:rFonts w:ascii="Times New Roman" w:hAnsi="Times New Roman"/>
          <w:sz w:val="20"/>
        </w:rPr>
      </w:pPr>
      <w:r w:rsidRPr="00593B50">
        <w:rPr>
          <w:rFonts w:ascii="Times New Roman" w:hAnsi="Times New Roman" w:cs="Arial"/>
          <w:b/>
          <w:bCs/>
          <w:sz w:val="20"/>
          <w:lang w:val="en-GB" w:eastAsia="zh-CN"/>
        </w:rPr>
        <w:t>Proposal</w:t>
      </w:r>
      <w:r w:rsidR="00D17DAD">
        <w:rPr>
          <w:rFonts w:ascii="Times New Roman" w:hAnsi="Times New Roman" w:cs="Arial"/>
          <w:b/>
          <w:bCs/>
          <w:sz w:val="20"/>
          <w:lang w:val="en-GB" w:eastAsia="zh-CN"/>
        </w:rPr>
        <w:t xml:space="preserve"> </w:t>
      </w:r>
      <w:r w:rsidR="00693500">
        <w:rPr>
          <w:rFonts w:ascii="Times New Roman" w:hAnsi="Times New Roman" w:cs="Arial"/>
          <w:b/>
          <w:bCs/>
          <w:sz w:val="20"/>
          <w:lang w:val="en-GB" w:eastAsia="zh-CN"/>
        </w:rPr>
        <w:t>3</w:t>
      </w:r>
      <w:r w:rsidRPr="00593B50">
        <w:rPr>
          <w:rFonts w:ascii="Times New Roman" w:hAnsi="Times New Roman" w:cs="Arial"/>
          <w:b/>
          <w:bCs/>
          <w:sz w:val="20"/>
          <w:lang w:val="en-GB" w:eastAsia="zh-CN"/>
        </w:rPr>
        <w:t xml:space="preserve">: Predicted handover target node and candidate cells in CHO are AI/ML Model Outputs consumed internally </w:t>
      </w:r>
      <w:r w:rsidRPr="00EB427B">
        <w:rPr>
          <w:rFonts w:ascii="Times New Roman" w:hAnsi="Times New Roman" w:cs="Arial"/>
          <w:b/>
          <w:bCs/>
          <w:sz w:val="20"/>
          <w:lang w:val="en-GB" w:eastAsia="zh-CN"/>
        </w:rPr>
        <w:t>by the source node and have no standards impacts.</w:t>
      </w:r>
      <w:r w:rsidRPr="00EB427B">
        <w:rPr>
          <w:rFonts w:ascii="Times New Roman" w:hAnsi="Times New Roman"/>
          <w:sz w:val="20"/>
        </w:rPr>
        <w:t xml:space="preserve"> </w:t>
      </w:r>
    </w:p>
    <w:p w14:paraId="6CFBDBEF" w14:textId="77777777" w:rsidR="00EB427B" w:rsidRPr="00EB427B" w:rsidRDefault="00EB427B" w:rsidP="00EB427B">
      <w:pPr>
        <w:pStyle w:val="00BodyText"/>
        <w:spacing w:after="0"/>
        <w:rPr>
          <w:rFonts w:ascii="Times New Roman" w:hAnsi="Times New Roman"/>
          <w:sz w:val="20"/>
        </w:rPr>
      </w:pPr>
    </w:p>
    <w:p w14:paraId="068D8DB7" w14:textId="2F8A19EC" w:rsidR="00914367" w:rsidRDefault="00914367" w:rsidP="00EB427B">
      <w:pPr>
        <w:pStyle w:val="00BodyText"/>
        <w:spacing w:after="0"/>
        <w:rPr>
          <w:rFonts w:ascii="Times New Roman" w:hAnsi="Times New Roman"/>
          <w:sz w:val="20"/>
        </w:rPr>
      </w:pPr>
      <w:r w:rsidRPr="00EB427B">
        <w:rPr>
          <w:rFonts w:ascii="Times New Roman" w:hAnsi="Times New Roman"/>
          <w:sz w:val="20"/>
        </w:rPr>
        <w:t>In the context of CHO, it would</w:t>
      </w:r>
      <w:r w:rsidR="002D4D95" w:rsidRPr="00EB427B">
        <w:rPr>
          <w:rFonts w:ascii="Times New Roman" w:hAnsi="Times New Roman"/>
          <w:sz w:val="20"/>
        </w:rPr>
        <w:t xml:space="preserve"> be</w:t>
      </w:r>
      <w:r w:rsidRPr="00EB427B">
        <w:rPr>
          <w:rFonts w:ascii="Times New Roman" w:hAnsi="Times New Roman"/>
          <w:sz w:val="20"/>
        </w:rPr>
        <w:t xml:space="preserve"> </w:t>
      </w:r>
      <w:r w:rsidR="00624370" w:rsidRPr="00EB427B">
        <w:rPr>
          <w:rFonts w:ascii="Times New Roman" w:hAnsi="Times New Roman"/>
          <w:sz w:val="20"/>
        </w:rPr>
        <w:t>useful</w:t>
      </w:r>
      <w:r w:rsidRPr="00EB427B">
        <w:rPr>
          <w:rFonts w:ascii="Times New Roman" w:hAnsi="Times New Roman"/>
          <w:sz w:val="20"/>
        </w:rPr>
        <w:t xml:space="preserve"> if the source NG-RAN node is able to cut down on the number of unnecessary CHO preparations (i.e., not even originate a Handover Request) to a potential target NG-RAN node if it know</w:t>
      </w:r>
      <w:r w:rsidR="00624370" w:rsidRPr="00EB427B">
        <w:rPr>
          <w:rFonts w:ascii="Times New Roman" w:hAnsi="Times New Roman"/>
          <w:sz w:val="20"/>
        </w:rPr>
        <w:t>s</w:t>
      </w:r>
      <w:r w:rsidRPr="00EB427B">
        <w:rPr>
          <w:rFonts w:ascii="Times New Roman" w:hAnsi="Times New Roman"/>
          <w:sz w:val="20"/>
        </w:rPr>
        <w:t xml:space="preserve"> in advance that the target NG-RAN node is not suitable to host the UE at this given point of time </w:t>
      </w:r>
      <w:r w:rsidR="21391F96" w:rsidRPr="00EB427B">
        <w:rPr>
          <w:rFonts w:ascii="Times New Roman" w:hAnsi="Times New Roman"/>
          <w:sz w:val="20"/>
        </w:rPr>
        <w:t xml:space="preserve">from the perspective of provided QoS for services established for the UE </w:t>
      </w:r>
      <w:r w:rsidRPr="00EB427B">
        <w:rPr>
          <w:rFonts w:ascii="Times New Roman" w:hAnsi="Times New Roman"/>
          <w:sz w:val="20"/>
        </w:rPr>
        <w:t xml:space="preserve">or a UE would end up with a potential failure when handing over to a target NG-RAN node. This information cannot be a static determination as the target NG-RAN nodes’ resource utilization/capacity is ever changing (including possible power saving actions etc.). One way to imagine this is to visualize the target NG-RAN nodes’ function as an estimator that can be invoked at the source NG-RAN node. </w:t>
      </w:r>
      <w:r w:rsidR="3E156854" w:rsidRPr="00EB427B">
        <w:rPr>
          <w:rFonts w:ascii="Times New Roman" w:hAnsi="Times New Roman"/>
          <w:sz w:val="20"/>
        </w:rPr>
        <w:t xml:space="preserve">The target NG-RAN nodes’ function can represent a list of </w:t>
      </w:r>
      <w:r w:rsidR="42F94B00" w:rsidRPr="00EB427B">
        <w:rPr>
          <w:rFonts w:ascii="Times New Roman" w:hAnsi="Times New Roman"/>
          <w:sz w:val="20"/>
        </w:rPr>
        <w:t xml:space="preserve">values of </w:t>
      </w:r>
      <w:r w:rsidR="3E156854" w:rsidRPr="00EB427B">
        <w:rPr>
          <w:rFonts w:ascii="Times New Roman" w:hAnsi="Times New Roman"/>
          <w:sz w:val="20"/>
        </w:rPr>
        <w:t>achievable QoS</w:t>
      </w:r>
      <w:r w:rsidR="378AC9C7" w:rsidRPr="00EB427B">
        <w:rPr>
          <w:rFonts w:ascii="Times New Roman" w:hAnsi="Times New Roman"/>
          <w:sz w:val="20"/>
        </w:rPr>
        <w:t xml:space="preserve"> </w:t>
      </w:r>
      <w:r w:rsidR="717058C5" w:rsidRPr="00EB427B">
        <w:rPr>
          <w:rFonts w:ascii="Times New Roman" w:hAnsi="Times New Roman"/>
          <w:sz w:val="20"/>
        </w:rPr>
        <w:t xml:space="preserve">indicators </w:t>
      </w:r>
      <w:r w:rsidR="003621ED" w:rsidRPr="00EB427B">
        <w:rPr>
          <w:rFonts w:ascii="Times New Roman" w:hAnsi="Times New Roman"/>
          <w:sz w:val="20"/>
        </w:rPr>
        <w:t>such as</w:t>
      </w:r>
      <w:r w:rsidR="378AC9C7" w:rsidRPr="00EB427B">
        <w:rPr>
          <w:rFonts w:ascii="Times New Roman" w:hAnsi="Times New Roman"/>
          <w:sz w:val="20"/>
        </w:rPr>
        <w:t xml:space="preserve"> end user throughput, packet loss, rate, packet delay, etc.</w:t>
      </w:r>
      <w:r w:rsidR="003621ED" w:rsidRPr="00EB427B">
        <w:rPr>
          <w:rFonts w:ascii="Times New Roman" w:hAnsi="Times New Roman"/>
          <w:sz w:val="20"/>
        </w:rPr>
        <w:t>,</w:t>
      </w:r>
      <w:r w:rsidR="378AC9C7" w:rsidRPr="00EB427B">
        <w:rPr>
          <w:rFonts w:ascii="Times New Roman" w:hAnsi="Times New Roman"/>
          <w:sz w:val="20"/>
        </w:rPr>
        <w:t xml:space="preserve"> </w:t>
      </w:r>
      <w:r w:rsidR="18D47754" w:rsidRPr="00EB427B">
        <w:rPr>
          <w:rFonts w:ascii="Times New Roman" w:hAnsi="Times New Roman"/>
          <w:sz w:val="20"/>
        </w:rPr>
        <w:t>o</w:t>
      </w:r>
      <w:r w:rsidR="378AC9C7" w:rsidRPr="00EB427B">
        <w:rPr>
          <w:rFonts w:ascii="Times New Roman" w:hAnsi="Times New Roman"/>
          <w:sz w:val="20"/>
        </w:rPr>
        <w:t>ffered</w:t>
      </w:r>
      <w:r w:rsidR="3E156854" w:rsidRPr="00EB427B">
        <w:rPr>
          <w:rFonts w:ascii="Times New Roman" w:hAnsi="Times New Roman"/>
          <w:sz w:val="20"/>
        </w:rPr>
        <w:t xml:space="preserve"> </w:t>
      </w:r>
      <w:r w:rsidR="7977DDDA" w:rsidRPr="00EB427B">
        <w:rPr>
          <w:rFonts w:ascii="Times New Roman" w:hAnsi="Times New Roman"/>
          <w:sz w:val="20"/>
        </w:rPr>
        <w:t>by target to source NG-RAN node</w:t>
      </w:r>
      <w:r w:rsidR="73F0A980" w:rsidRPr="00EB427B">
        <w:rPr>
          <w:rFonts w:ascii="Times New Roman" w:hAnsi="Times New Roman"/>
          <w:sz w:val="20"/>
        </w:rPr>
        <w:t xml:space="preserve"> or some indicators related to radio quality conditions that may point out </w:t>
      </w:r>
      <w:r w:rsidR="557F4DFC" w:rsidRPr="00EB427B">
        <w:rPr>
          <w:rFonts w:ascii="Times New Roman" w:hAnsi="Times New Roman"/>
          <w:sz w:val="20"/>
        </w:rPr>
        <w:t>on potential failure after handing over the UE to target NG-RAN node</w:t>
      </w:r>
      <w:r w:rsidR="7977DDDA" w:rsidRPr="00EB427B">
        <w:rPr>
          <w:rFonts w:ascii="Times New Roman" w:hAnsi="Times New Roman"/>
          <w:sz w:val="20"/>
        </w:rPr>
        <w:t xml:space="preserve">. </w:t>
      </w:r>
      <w:r w:rsidRPr="00EB427B">
        <w:rPr>
          <w:rFonts w:ascii="Times New Roman" w:hAnsi="Times New Roman"/>
          <w:sz w:val="20"/>
        </w:rPr>
        <w:t>By invoking this estimator and making a check with it, a source NG-RAN node would be able to potentially avert those preparations that are bound for failure. As such this requires transacting an estimator (as part of an AI/ML algorithm or otherwise) from the target NG-RAN node to the source NG-RAN node that can potentially allow the source NG-RAN node to perform this estimation. The estimator will of course go out of tune as the target NG-RAN node’s resource utilization/capacity changes over time, hence some kind of update is required back to the source NG-RAN node when that happens.</w:t>
      </w:r>
    </w:p>
    <w:p w14:paraId="6011496D" w14:textId="77777777" w:rsidR="00EB427B" w:rsidRPr="00EB427B" w:rsidRDefault="00EB427B" w:rsidP="00EB427B">
      <w:pPr>
        <w:pStyle w:val="00BodyText"/>
        <w:spacing w:after="0"/>
        <w:rPr>
          <w:rFonts w:ascii="Times New Roman" w:hAnsi="Times New Roman"/>
          <w:sz w:val="20"/>
        </w:rPr>
      </w:pPr>
    </w:p>
    <w:p w14:paraId="4BD4B7C1" w14:textId="1C46213E" w:rsidR="00914367" w:rsidRDefault="00624370" w:rsidP="00914367">
      <w:pPr>
        <w:rPr>
          <w:rFonts w:cs="Arial"/>
          <w:b/>
          <w:bCs/>
          <w:lang w:eastAsia="zh-CN"/>
        </w:rPr>
      </w:pPr>
      <w:r w:rsidRPr="763247E3">
        <w:rPr>
          <w:b/>
          <w:bCs/>
        </w:rPr>
        <w:t>Proposal</w:t>
      </w:r>
      <w:r w:rsidR="005D7E9D" w:rsidRPr="763247E3">
        <w:rPr>
          <w:b/>
          <w:bCs/>
        </w:rPr>
        <w:t xml:space="preserve"> </w:t>
      </w:r>
      <w:r w:rsidR="00693500">
        <w:rPr>
          <w:b/>
          <w:bCs/>
        </w:rPr>
        <w:t>4</w:t>
      </w:r>
      <w:r w:rsidR="00914367" w:rsidRPr="763247E3">
        <w:rPr>
          <w:b/>
          <w:bCs/>
        </w:rPr>
        <w:t>: To avoid unnecessary triggering of mobility procedures (e.g., CHO)</w:t>
      </w:r>
      <w:r w:rsidR="00914367" w:rsidRPr="763247E3">
        <w:rPr>
          <w:rFonts w:cs="Arial"/>
          <w:b/>
          <w:bCs/>
          <w:lang w:eastAsia="zh-CN"/>
        </w:rPr>
        <w:t xml:space="preserve"> towards a target NG-RAN node, it is desirable for the source NG-RAN node to be able to predict/foresee the performance (or failures) of a given UE at </w:t>
      </w:r>
      <w:r w:rsidR="61D7309C" w:rsidRPr="763247E3">
        <w:rPr>
          <w:rFonts w:cs="Arial"/>
          <w:b/>
          <w:bCs/>
          <w:lang w:eastAsia="zh-CN"/>
        </w:rPr>
        <w:t xml:space="preserve">all possible candidate </w:t>
      </w:r>
      <w:r w:rsidR="00914367" w:rsidRPr="763247E3">
        <w:rPr>
          <w:rFonts w:cs="Arial"/>
          <w:b/>
          <w:bCs/>
          <w:lang w:eastAsia="zh-CN"/>
        </w:rPr>
        <w:t>target NG-RAN node</w:t>
      </w:r>
      <w:r w:rsidR="2C1C098D" w:rsidRPr="763247E3">
        <w:rPr>
          <w:rFonts w:cs="Arial"/>
          <w:b/>
          <w:bCs/>
          <w:lang w:eastAsia="zh-CN"/>
        </w:rPr>
        <w:t>s</w:t>
      </w:r>
      <w:r w:rsidR="00914367" w:rsidRPr="763247E3">
        <w:rPr>
          <w:rFonts w:cs="Arial"/>
          <w:b/>
          <w:bCs/>
          <w:lang w:eastAsia="zh-CN"/>
        </w:rPr>
        <w:t>.</w:t>
      </w:r>
    </w:p>
    <w:p w14:paraId="64BE578B" w14:textId="03D1CD8A" w:rsidR="00381538" w:rsidRPr="00EB427B" w:rsidRDefault="00EB427B" w:rsidP="00593B50">
      <w:pPr>
        <w:pStyle w:val="00BodyText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Using AI/ML, the source node can take into account into its cell preparations information about t</w:t>
      </w:r>
      <w:r w:rsidR="00593B50">
        <w:rPr>
          <w:rFonts w:ascii="Times New Roman" w:hAnsi="Times New Roman"/>
          <w:sz w:val="20"/>
        </w:rPr>
        <w:t xml:space="preserve">he impact of those in-vain preparations to different target </w:t>
      </w:r>
      <w:r w:rsidR="004260BC">
        <w:rPr>
          <w:rFonts w:ascii="Times New Roman" w:hAnsi="Times New Roman"/>
          <w:sz w:val="20"/>
        </w:rPr>
        <w:t>NG-RAN nodes</w:t>
      </w:r>
      <w:r>
        <w:rPr>
          <w:rFonts w:ascii="Times New Roman" w:hAnsi="Times New Roman"/>
          <w:sz w:val="20"/>
        </w:rPr>
        <w:t>, which</w:t>
      </w:r>
      <w:r w:rsidR="00593B50">
        <w:rPr>
          <w:rFonts w:ascii="Times New Roman" w:hAnsi="Times New Roman"/>
          <w:sz w:val="20"/>
        </w:rPr>
        <w:t xml:space="preserve"> </w:t>
      </w:r>
      <w:r w:rsidR="00BA69FB">
        <w:rPr>
          <w:rFonts w:ascii="Times New Roman" w:hAnsi="Times New Roman"/>
          <w:sz w:val="20"/>
        </w:rPr>
        <w:t>may not be the same</w:t>
      </w:r>
      <w:r>
        <w:rPr>
          <w:rFonts w:ascii="Times New Roman" w:hAnsi="Times New Roman"/>
          <w:sz w:val="20"/>
        </w:rPr>
        <w:t xml:space="preserve"> across different nodes since different nodes may have different </w:t>
      </w:r>
      <w:r w:rsidR="00BA69FB">
        <w:rPr>
          <w:rFonts w:ascii="Times New Roman" w:hAnsi="Times New Roman"/>
          <w:sz w:val="20"/>
        </w:rPr>
        <w:t>load situation, number of concurrent CHO preparations, proportion of in-vain preparations compared to successful, etc. Without any information measuring the impact</w:t>
      </w:r>
      <w:r>
        <w:rPr>
          <w:rFonts w:ascii="Times New Roman" w:hAnsi="Times New Roman"/>
          <w:sz w:val="20"/>
        </w:rPr>
        <w:t xml:space="preserve"> of a CHO preparation </w:t>
      </w:r>
      <w:r w:rsidR="00BA69FB">
        <w:rPr>
          <w:rFonts w:ascii="Times New Roman" w:hAnsi="Times New Roman"/>
          <w:sz w:val="20"/>
        </w:rPr>
        <w:t xml:space="preserve">for a specific target, a source </w:t>
      </w:r>
      <w:r w:rsidR="004260BC">
        <w:rPr>
          <w:rFonts w:ascii="Times New Roman" w:hAnsi="Times New Roman"/>
          <w:sz w:val="20"/>
        </w:rPr>
        <w:t>NG-RAN node</w:t>
      </w:r>
      <w:r w:rsidR="00BA69FB">
        <w:rPr>
          <w:rFonts w:ascii="Times New Roman" w:hAnsi="Times New Roman"/>
          <w:sz w:val="20"/>
        </w:rPr>
        <w:t xml:space="preserve"> may only assume that the</w:t>
      </w:r>
      <w:r w:rsidR="00593B50">
        <w:rPr>
          <w:rFonts w:ascii="Times New Roman" w:hAnsi="Times New Roman"/>
          <w:sz w:val="20"/>
        </w:rPr>
        <w:t xml:space="preserve"> impact of in-vain preparations is the same across </w:t>
      </w:r>
      <w:r w:rsidR="00BA69FB">
        <w:rPr>
          <w:rFonts w:ascii="Times New Roman" w:hAnsi="Times New Roman"/>
          <w:sz w:val="20"/>
        </w:rPr>
        <w:t xml:space="preserve">all candidate target </w:t>
      </w:r>
      <w:r w:rsidR="004260BC">
        <w:rPr>
          <w:rFonts w:ascii="Times New Roman" w:hAnsi="Times New Roman"/>
          <w:sz w:val="20"/>
        </w:rPr>
        <w:t>NG-RAN node</w:t>
      </w:r>
      <w:r w:rsidR="00BA69FB">
        <w:rPr>
          <w:rFonts w:ascii="Times New Roman" w:hAnsi="Times New Roman"/>
          <w:sz w:val="20"/>
        </w:rPr>
        <w:t xml:space="preserve">s. </w:t>
      </w:r>
      <w:r w:rsidR="00593B50">
        <w:rPr>
          <w:rFonts w:ascii="Times New Roman" w:hAnsi="Times New Roman"/>
          <w:sz w:val="20"/>
        </w:rPr>
        <w:t xml:space="preserve">To help source </w:t>
      </w:r>
      <w:r w:rsidR="004260BC">
        <w:rPr>
          <w:rFonts w:ascii="Times New Roman" w:hAnsi="Times New Roman"/>
          <w:sz w:val="20"/>
        </w:rPr>
        <w:t>NG-RAN node</w:t>
      </w:r>
      <w:r w:rsidR="00593B50">
        <w:rPr>
          <w:rFonts w:ascii="Times New Roman" w:hAnsi="Times New Roman"/>
          <w:sz w:val="20"/>
        </w:rPr>
        <w:t xml:space="preserve"> predict the best candidate target gNBs for a CHO, feedback information is needed also from </w:t>
      </w:r>
      <w:r w:rsidR="00381538" w:rsidRPr="00593B50">
        <w:rPr>
          <w:rFonts w:ascii="Times New Roman" w:hAnsi="Times New Roman"/>
          <w:sz w:val="20"/>
        </w:rPr>
        <w:t>candidate target nodes that didn’t meet the execution condition.</w:t>
      </w:r>
    </w:p>
    <w:p w14:paraId="2C6BCCB8" w14:textId="77777777" w:rsidR="00956242" w:rsidRDefault="00956242" w:rsidP="00BA69FB">
      <w:pPr>
        <w:pStyle w:val="00BodyText"/>
        <w:spacing w:after="0"/>
        <w:rPr>
          <w:rFonts w:ascii="Times New Roman" w:hAnsi="Times New Roman"/>
          <w:sz w:val="20"/>
        </w:rPr>
      </w:pPr>
    </w:p>
    <w:p w14:paraId="3B800BC9" w14:textId="2F214F81" w:rsidR="00BA69FB" w:rsidRPr="003E2DDC" w:rsidRDefault="00381538" w:rsidP="00BA69F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381538">
        <w:rPr>
          <w:rFonts w:ascii="Times New Roman" w:hAnsi="Times New Roman"/>
          <w:b/>
          <w:bCs/>
          <w:sz w:val="20"/>
        </w:rPr>
        <w:t>Proposal</w:t>
      </w:r>
      <w:r w:rsidR="00D17DAD">
        <w:rPr>
          <w:rFonts w:ascii="Times New Roman" w:hAnsi="Times New Roman"/>
          <w:b/>
          <w:bCs/>
          <w:sz w:val="20"/>
        </w:rPr>
        <w:t xml:space="preserve"> </w:t>
      </w:r>
      <w:r w:rsidR="00693500">
        <w:rPr>
          <w:rFonts w:ascii="Times New Roman" w:hAnsi="Times New Roman"/>
          <w:b/>
          <w:bCs/>
          <w:sz w:val="20"/>
        </w:rPr>
        <w:t>5</w:t>
      </w:r>
      <w:r w:rsidRPr="00381538">
        <w:rPr>
          <w:rFonts w:ascii="Times New Roman" w:hAnsi="Times New Roman"/>
          <w:b/>
          <w:bCs/>
          <w:sz w:val="20"/>
        </w:rPr>
        <w:t xml:space="preserve">: </w:t>
      </w:r>
      <w:r w:rsidR="00BA69FB" w:rsidRPr="00381538">
        <w:rPr>
          <w:rFonts w:ascii="Times New Roman" w:hAnsi="Times New Roman"/>
          <w:b/>
          <w:bCs/>
          <w:sz w:val="20"/>
        </w:rPr>
        <w:t xml:space="preserve">A configured candidate target </w:t>
      </w:r>
      <w:r w:rsidR="00593B50">
        <w:rPr>
          <w:rFonts w:ascii="Times New Roman" w:hAnsi="Times New Roman"/>
          <w:b/>
          <w:bCs/>
          <w:sz w:val="20"/>
        </w:rPr>
        <w:t>NG-RAN node</w:t>
      </w:r>
      <w:r w:rsidR="00593B50" w:rsidRPr="00381538">
        <w:rPr>
          <w:rFonts w:ascii="Times New Roman" w:hAnsi="Times New Roman"/>
          <w:b/>
          <w:bCs/>
          <w:sz w:val="20"/>
        </w:rPr>
        <w:t xml:space="preserve"> </w:t>
      </w:r>
      <w:r w:rsidR="00BA69FB" w:rsidRPr="00381538">
        <w:rPr>
          <w:rFonts w:ascii="Times New Roman" w:hAnsi="Times New Roman"/>
          <w:b/>
          <w:bCs/>
          <w:sz w:val="20"/>
        </w:rPr>
        <w:t xml:space="preserve">that didn’t meet the execution condition </w:t>
      </w:r>
      <w:r w:rsidRPr="00381538">
        <w:rPr>
          <w:rFonts w:ascii="Times New Roman" w:hAnsi="Times New Roman"/>
          <w:b/>
          <w:bCs/>
          <w:sz w:val="20"/>
        </w:rPr>
        <w:t>may</w:t>
      </w:r>
      <w:r w:rsidR="00BA69FB" w:rsidRPr="00381538">
        <w:rPr>
          <w:rFonts w:ascii="Times New Roman" w:hAnsi="Times New Roman"/>
          <w:b/>
          <w:bCs/>
          <w:sz w:val="20"/>
        </w:rPr>
        <w:t xml:space="preserve"> send feedback to the source </w:t>
      </w:r>
      <w:r w:rsidR="00593B50">
        <w:rPr>
          <w:rFonts w:ascii="Times New Roman" w:hAnsi="Times New Roman"/>
          <w:b/>
          <w:bCs/>
          <w:sz w:val="20"/>
        </w:rPr>
        <w:t>NG-RAN node</w:t>
      </w:r>
      <w:r w:rsidR="00593B50" w:rsidRPr="00381538">
        <w:rPr>
          <w:rFonts w:ascii="Times New Roman" w:hAnsi="Times New Roman"/>
          <w:b/>
          <w:bCs/>
          <w:sz w:val="20"/>
        </w:rPr>
        <w:t xml:space="preserve"> </w:t>
      </w:r>
      <w:r w:rsidR="00BA69FB" w:rsidRPr="00381538">
        <w:rPr>
          <w:rFonts w:ascii="Times New Roman" w:hAnsi="Times New Roman"/>
          <w:b/>
          <w:bCs/>
          <w:sz w:val="20"/>
        </w:rPr>
        <w:t xml:space="preserve">to indicate </w:t>
      </w:r>
      <w:r w:rsidRPr="00381538">
        <w:rPr>
          <w:rFonts w:ascii="Times New Roman" w:hAnsi="Times New Roman"/>
          <w:b/>
          <w:bCs/>
          <w:sz w:val="20"/>
        </w:rPr>
        <w:t>the impact of the</w:t>
      </w:r>
      <w:r w:rsidR="00593B50">
        <w:rPr>
          <w:rFonts w:ascii="Times New Roman" w:hAnsi="Times New Roman"/>
          <w:b/>
          <w:bCs/>
          <w:sz w:val="20"/>
        </w:rPr>
        <w:t xml:space="preserve"> CHO</w:t>
      </w:r>
      <w:r w:rsidRPr="00381538">
        <w:rPr>
          <w:rFonts w:ascii="Times New Roman" w:hAnsi="Times New Roman"/>
          <w:b/>
          <w:bCs/>
          <w:sz w:val="20"/>
        </w:rPr>
        <w:t xml:space="preserve"> preparation to </w:t>
      </w:r>
      <w:r>
        <w:rPr>
          <w:rFonts w:ascii="Times New Roman" w:hAnsi="Times New Roman"/>
          <w:b/>
          <w:bCs/>
          <w:sz w:val="20"/>
        </w:rPr>
        <w:t>the node</w:t>
      </w:r>
      <w:r w:rsidR="00541E5D">
        <w:rPr>
          <w:rFonts w:ascii="Times New Roman" w:hAnsi="Times New Roman"/>
          <w:b/>
          <w:bCs/>
          <w:sz w:val="20"/>
        </w:rPr>
        <w:t>’s performance</w:t>
      </w:r>
      <w:r w:rsidR="00593B50">
        <w:rPr>
          <w:rFonts w:ascii="Times New Roman" w:hAnsi="Times New Roman"/>
          <w:b/>
          <w:bCs/>
          <w:sz w:val="20"/>
        </w:rPr>
        <w:t xml:space="preserve"> e.g., with respect t</w:t>
      </w:r>
      <w:r w:rsidR="00593B50" w:rsidRPr="00810179">
        <w:rPr>
          <w:rFonts w:ascii="Times New Roman" w:hAnsi="Times New Roman"/>
          <w:b/>
          <w:bCs/>
          <w:sz w:val="20"/>
        </w:rPr>
        <w:t xml:space="preserve">o a </w:t>
      </w:r>
      <w:r w:rsidR="00593B50" w:rsidRPr="00810179">
        <w:rPr>
          <w:rFonts w:ascii="Times New Roman" w:hAnsi="Times New Roman"/>
          <w:b/>
          <w:bCs/>
          <w:sz w:val="20"/>
          <w:lang w:val="en-GB"/>
        </w:rPr>
        <w:t>l</w:t>
      </w:r>
      <w:r w:rsidRPr="00810179">
        <w:rPr>
          <w:rFonts w:ascii="Times New Roman" w:hAnsi="Times New Roman"/>
          <w:b/>
          <w:bCs/>
          <w:sz w:val="20"/>
          <w:lang w:val="en-GB"/>
        </w:rPr>
        <w:t>oad related to CHO preparation</w:t>
      </w:r>
      <w:r w:rsidR="00593B50" w:rsidRPr="00810179">
        <w:rPr>
          <w:rFonts w:ascii="Times New Roman" w:hAnsi="Times New Roman"/>
          <w:b/>
          <w:bCs/>
          <w:sz w:val="20"/>
          <w:lang w:val="en-GB"/>
        </w:rPr>
        <w:t xml:space="preserve">, time duration </w:t>
      </w:r>
      <w:r w:rsidR="00810179" w:rsidRPr="00810179">
        <w:rPr>
          <w:rFonts w:ascii="Times New Roman" w:hAnsi="Times New Roman"/>
          <w:b/>
          <w:bCs/>
          <w:sz w:val="20"/>
          <w:lang w:val="en-GB"/>
        </w:rPr>
        <w:t xml:space="preserve">of CHO configuration by this source compared to other sources, etc.  </w:t>
      </w:r>
    </w:p>
    <w:p w14:paraId="52D5B551" w14:textId="0C1757E5" w:rsidR="00E73FFE" w:rsidRDefault="005D7E9D" w:rsidP="00EB448B">
      <w:pPr>
        <w:pStyle w:val="Heading1"/>
      </w:pPr>
      <w:r>
        <w:t>3</w:t>
      </w:r>
      <w:r w:rsidR="00EB448B">
        <w:t xml:space="preserve"> </w:t>
      </w:r>
      <w:r w:rsidR="00EB448B">
        <w:tab/>
        <w:t>Conclusion</w:t>
      </w:r>
    </w:p>
    <w:p w14:paraId="24940F7D" w14:textId="35632EC5" w:rsidR="00C8625B" w:rsidRDefault="00C8625B" w:rsidP="00C8625B">
      <w:r>
        <w:t>In this paper we make the following observations and proposals:</w:t>
      </w:r>
    </w:p>
    <w:p w14:paraId="02D73729" w14:textId="77777777" w:rsidR="00D17DAD" w:rsidRPr="005608EF" w:rsidRDefault="00D17DAD" w:rsidP="00D17DAD">
      <w:pPr>
        <w:rPr>
          <w:b/>
          <w:bCs/>
        </w:rPr>
      </w:pPr>
      <w:r w:rsidRPr="005608EF">
        <w:rPr>
          <w:b/>
          <w:bCs/>
        </w:rPr>
        <w:t>Observation</w:t>
      </w:r>
      <w:r>
        <w:rPr>
          <w:b/>
          <w:bCs/>
        </w:rPr>
        <w:t xml:space="preserve"> 1</w:t>
      </w:r>
      <w:r w:rsidRPr="005608EF">
        <w:rPr>
          <w:b/>
          <w:bCs/>
        </w:rPr>
        <w:t xml:space="preserve">: A source node does not need to indicate to the </w:t>
      </w:r>
      <w:r>
        <w:rPr>
          <w:b/>
          <w:bCs/>
        </w:rPr>
        <w:t xml:space="preserve">candidate </w:t>
      </w:r>
      <w:r w:rsidRPr="005608EF">
        <w:rPr>
          <w:b/>
          <w:bCs/>
        </w:rPr>
        <w:t>target the method with which (legacy algorithm, AI/ML, etc.) the Estimated Arrival Probability is calculated.</w:t>
      </w:r>
    </w:p>
    <w:p w14:paraId="156BE3C8" w14:textId="6CD0527F" w:rsidR="00D17DAD" w:rsidRDefault="00D17DAD" w:rsidP="00D17DAD">
      <w:pPr>
        <w:rPr>
          <w:b/>
          <w:bCs/>
        </w:rPr>
      </w:pPr>
      <w:r w:rsidRPr="00BE08E9">
        <w:rPr>
          <w:b/>
          <w:bCs/>
        </w:rPr>
        <w:t>Proposal</w:t>
      </w:r>
      <w:r>
        <w:rPr>
          <w:b/>
          <w:bCs/>
        </w:rPr>
        <w:t xml:space="preserve"> 1</w:t>
      </w:r>
      <w:r w:rsidRPr="00BE08E9">
        <w:rPr>
          <w:b/>
          <w:bCs/>
        </w:rPr>
        <w:t>: The model output in TR 37.817 on the estimated arrival probability in CHO does not have any standardization impacts.</w:t>
      </w:r>
    </w:p>
    <w:p w14:paraId="55EFFFD5" w14:textId="71A70D94" w:rsidR="00D17DAD" w:rsidRPr="00693500" w:rsidRDefault="00D17DAD" w:rsidP="00D17DAD">
      <w:pPr>
        <w:rPr>
          <w:b/>
          <w:bCs/>
        </w:rPr>
      </w:pPr>
      <w:r>
        <w:rPr>
          <w:b/>
          <w:bCs/>
        </w:rPr>
        <w:t>Proposal 2</w:t>
      </w:r>
      <w:r w:rsidRPr="005E3FAD">
        <w:rPr>
          <w:b/>
          <w:bCs/>
        </w:rPr>
        <w:t xml:space="preserve">: </w:t>
      </w:r>
      <w:r>
        <w:rPr>
          <w:b/>
          <w:bCs/>
        </w:rPr>
        <w:t>There i</w:t>
      </w:r>
      <w:r w:rsidRPr="005E3FAD">
        <w:rPr>
          <w:b/>
          <w:bCs/>
        </w:rPr>
        <w:t>s no need to in</w:t>
      </w:r>
      <w:r>
        <w:rPr>
          <w:b/>
          <w:bCs/>
        </w:rPr>
        <w:t>dicate</w:t>
      </w:r>
      <w:r w:rsidRPr="005E3FAD">
        <w:rPr>
          <w:b/>
          <w:bCs/>
        </w:rPr>
        <w:t xml:space="preserve"> a confidence interval on the </w:t>
      </w:r>
      <w:r>
        <w:rPr>
          <w:b/>
          <w:bCs/>
        </w:rPr>
        <w:t xml:space="preserve">estimated </w:t>
      </w:r>
      <w:r w:rsidRPr="005E3FAD">
        <w:rPr>
          <w:b/>
          <w:bCs/>
        </w:rPr>
        <w:t>arrival probability</w:t>
      </w:r>
      <w:r>
        <w:rPr>
          <w:b/>
          <w:bCs/>
        </w:rPr>
        <w:t xml:space="preserve"> since it has no randomness</w:t>
      </w:r>
      <w:r w:rsidRPr="005E3FAD">
        <w:rPr>
          <w:b/>
          <w:bCs/>
        </w:rPr>
        <w:t>.</w:t>
      </w:r>
    </w:p>
    <w:p w14:paraId="231E16EC" w14:textId="77777777" w:rsidR="00693500" w:rsidRPr="00E72B9F" w:rsidRDefault="00693500" w:rsidP="00693500">
      <w:pPr>
        <w:rPr>
          <w:b/>
          <w:bCs/>
        </w:rPr>
      </w:pPr>
      <w:r w:rsidRPr="00E72B9F">
        <w:rPr>
          <w:b/>
          <w:bCs/>
        </w:rPr>
        <w:t>Observation</w:t>
      </w:r>
      <w:r>
        <w:rPr>
          <w:b/>
          <w:bCs/>
        </w:rPr>
        <w:t xml:space="preserve"> 2</w:t>
      </w:r>
      <w:r w:rsidRPr="00E72B9F">
        <w:rPr>
          <w:b/>
          <w:bCs/>
        </w:rPr>
        <w:t xml:space="preserve">: AI/ML in the RAN can help to </w:t>
      </w:r>
      <w:r>
        <w:rPr>
          <w:b/>
          <w:bCs/>
        </w:rPr>
        <w:t>avoid too many and too long CHO cell pre</w:t>
      </w:r>
      <w:r w:rsidRPr="00E72B9F">
        <w:rPr>
          <w:b/>
          <w:bCs/>
        </w:rPr>
        <w:t>parations</w:t>
      </w:r>
      <w:r>
        <w:rPr>
          <w:b/>
          <w:bCs/>
        </w:rPr>
        <w:t>.</w:t>
      </w:r>
    </w:p>
    <w:p w14:paraId="7052D6BA" w14:textId="4ABBCC0A" w:rsidR="00693500" w:rsidRDefault="00693500" w:rsidP="00D17DAD">
      <w:pPr>
        <w:rPr>
          <w:rFonts w:cs="Arial"/>
          <w:b/>
          <w:bCs/>
          <w:lang w:eastAsia="zh-CN"/>
        </w:rPr>
      </w:pPr>
      <w:r w:rsidRPr="00593B50">
        <w:rPr>
          <w:rFonts w:cs="Arial"/>
          <w:b/>
          <w:bCs/>
          <w:lang w:eastAsia="zh-CN"/>
        </w:rPr>
        <w:t>Proposal</w:t>
      </w:r>
      <w:r>
        <w:rPr>
          <w:rFonts w:cs="Arial"/>
          <w:b/>
          <w:bCs/>
          <w:lang w:eastAsia="zh-CN"/>
        </w:rPr>
        <w:t xml:space="preserve"> 3</w:t>
      </w:r>
      <w:r w:rsidRPr="00593B50">
        <w:rPr>
          <w:rFonts w:cs="Arial"/>
          <w:b/>
          <w:bCs/>
          <w:lang w:eastAsia="zh-CN"/>
        </w:rPr>
        <w:t xml:space="preserve">: Predicted handover target node and candidate cells in CHO are AI/ML Model Outputs consumed internally </w:t>
      </w:r>
      <w:r w:rsidRPr="00EB427B">
        <w:rPr>
          <w:rFonts w:cs="Arial"/>
          <w:b/>
          <w:bCs/>
          <w:lang w:eastAsia="zh-CN"/>
        </w:rPr>
        <w:t>by the source node and have no standards impacts.</w:t>
      </w:r>
    </w:p>
    <w:p w14:paraId="218F6ECE" w14:textId="2BF3C30F" w:rsidR="00693500" w:rsidRDefault="00693500" w:rsidP="00D17DAD">
      <w:pPr>
        <w:rPr>
          <w:rFonts w:cs="Arial"/>
          <w:b/>
          <w:bCs/>
          <w:lang w:eastAsia="zh-CN"/>
        </w:rPr>
      </w:pPr>
      <w:r w:rsidRPr="763247E3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763247E3">
        <w:rPr>
          <w:b/>
          <w:bCs/>
        </w:rPr>
        <w:t>: To avoid unnecessary triggering of mobility procedures (e.g., CHO)</w:t>
      </w:r>
      <w:r w:rsidRPr="763247E3">
        <w:rPr>
          <w:rFonts w:cs="Arial"/>
          <w:b/>
          <w:bCs/>
          <w:lang w:eastAsia="zh-CN"/>
        </w:rPr>
        <w:t xml:space="preserve"> towards a target NG-RAN node, it is desirable for the source NG-RAN node to be able to predict/foresee the performance (or failures) of a given UE at all possible candidate target NG-RAN nodes.</w:t>
      </w:r>
    </w:p>
    <w:p w14:paraId="7E598F93" w14:textId="031D5F25" w:rsidR="00167D78" w:rsidRPr="003A7C82" w:rsidRDefault="00693500" w:rsidP="00C8625B">
      <w:pPr>
        <w:rPr>
          <w:rFonts w:cs="Arial"/>
          <w:b/>
          <w:bCs/>
          <w:lang w:eastAsia="zh-CN"/>
        </w:rPr>
      </w:pPr>
      <w:r w:rsidRPr="00381538">
        <w:rPr>
          <w:b/>
          <w:bCs/>
        </w:rPr>
        <w:t>Proposal</w:t>
      </w:r>
      <w:r>
        <w:rPr>
          <w:b/>
          <w:bCs/>
        </w:rPr>
        <w:t xml:space="preserve"> 5</w:t>
      </w:r>
      <w:r w:rsidRPr="00381538">
        <w:rPr>
          <w:b/>
          <w:bCs/>
        </w:rPr>
        <w:t xml:space="preserve">: A configured candidate target </w:t>
      </w:r>
      <w:r>
        <w:rPr>
          <w:b/>
          <w:bCs/>
        </w:rPr>
        <w:t>NG-RAN node</w:t>
      </w:r>
      <w:r w:rsidRPr="00381538">
        <w:rPr>
          <w:b/>
          <w:bCs/>
        </w:rPr>
        <w:t xml:space="preserve"> that didn’t meet the execution condition may send feedback to the source </w:t>
      </w:r>
      <w:r>
        <w:rPr>
          <w:b/>
          <w:bCs/>
        </w:rPr>
        <w:t>NG-RAN node</w:t>
      </w:r>
      <w:r w:rsidRPr="00381538">
        <w:rPr>
          <w:b/>
          <w:bCs/>
        </w:rPr>
        <w:t xml:space="preserve"> to indicate the impact of the</w:t>
      </w:r>
      <w:r>
        <w:rPr>
          <w:b/>
          <w:bCs/>
        </w:rPr>
        <w:t xml:space="preserve"> CHO</w:t>
      </w:r>
      <w:r w:rsidRPr="00381538">
        <w:rPr>
          <w:b/>
          <w:bCs/>
        </w:rPr>
        <w:t xml:space="preserve"> preparation to </w:t>
      </w:r>
      <w:r>
        <w:rPr>
          <w:b/>
          <w:bCs/>
        </w:rPr>
        <w:t>the node’s performance e.g., with respect t</w:t>
      </w:r>
      <w:r w:rsidRPr="00810179">
        <w:rPr>
          <w:b/>
          <w:bCs/>
        </w:rPr>
        <w:t>o a load related to CHO preparation, time duration of CHO configuration by this source compared to other sources, etc.</w:t>
      </w:r>
    </w:p>
    <w:sectPr w:rsidR="00167D78" w:rsidRPr="003A7C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D25B" w14:textId="77777777" w:rsidR="009F385C" w:rsidRDefault="009F385C">
      <w:r>
        <w:separator/>
      </w:r>
    </w:p>
  </w:endnote>
  <w:endnote w:type="continuationSeparator" w:id="0">
    <w:p w14:paraId="75D41601" w14:textId="77777777" w:rsidR="009F385C" w:rsidRDefault="009F385C">
      <w:r>
        <w:continuationSeparator/>
      </w:r>
    </w:p>
  </w:endnote>
  <w:endnote w:type="continuationNotice" w:id="1">
    <w:p w14:paraId="61C13DE8" w14:textId="77777777" w:rsidR="009F385C" w:rsidRDefault="009F38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A62C4" w14:textId="77777777" w:rsidR="009F385C" w:rsidRDefault="009F385C">
      <w:r>
        <w:separator/>
      </w:r>
    </w:p>
  </w:footnote>
  <w:footnote w:type="continuationSeparator" w:id="0">
    <w:p w14:paraId="2ADD8341" w14:textId="77777777" w:rsidR="009F385C" w:rsidRDefault="009F385C">
      <w:r>
        <w:continuationSeparator/>
      </w:r>
    </w:p>
  </w:footnote>
  <w:footnote w:type="continuationNotice" w:id="1">
    <w:p w14:paraId="36DC5DCD" w14:textId="77777777" w:rsidR="009F385C" w:rsidRDefault="009F38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5CA5F72"/>
    <w:lvl w:ilvl="0">
      <w:numFmt w:val="bullet"/>
      <w:lvlText w:val="*"/>
      <w:lvlJc w:val="left"/>
    </w:lvl>
  </w:abstractNum>
  <w:abstractNum w:abstractNumId="1" w15:restartNumberingAfterBreak="0">
    <w:nsid w:val="01C34BD6"/>
    <w:multiLevelType w:val="hybridMultilevel"/>
    <w:tmpl w:val="310AA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B48B5"/>
    <w:multiLevelType w:val="hybridMultilevel"/>
    <w:tmpl w:val="3D5A2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F0C02"/>
    <w:multiLevelType w:val="hybridMultilevel"/>
    <w:tmpl w:val="15BAE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771A2"/>
    <w:multiLevelType w:val="hybridMultilevel"/>
    <w:tmpl w:val="2BFE09C8"/>
    <w:lvl w:ilvl="0" w:tplc="A642A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8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0CC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E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041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2E3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68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0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A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AD7E12"/>
    <w:multiLevelType w:val="hybridMultilevel"/>
    <w:tmpl w:val="B6A43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F2086"/>
    <w:multiLevelType w:val="hybridMultilevel"/>
    <w:tmpl w:val="CB2CFE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65BEE"/>
    <w:multiLevelType w:val="hybridMultilevel"/>
    <w:tmpl w:val="04C0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76454"/>
    <w:multiLevelType w:val="hybridMultilevel"/>
    <w:tmpl w:val="52AAB92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3B45869"/>
    <w:multiLevelType w:val="multilevel"/>
    <w:tmpl w:val="F650E40C"/>
    <w:lvl w:ilvl="0">
      <w:start w:val="28"/>
      <w:numFmt w:val="decimal"/>
      <w:lvlText w:val="%1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</w:abstractNum>
  <w:abstractNum w:abstractNumId="10" w15:restartNumberingAfterBreak="0">
    <w:nsid w:val="253223D9"/>
    <w:multiLevelType w:val="hybridMultilevel"/>
    <w:tmpl w:val="EB00F5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F4025"/>
    <w:multiLevelType w:val="hybridMultilevel"/>
    <w:tmpl w:val="7428B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8527F"/>
    <w:multiLevelType w:val="hybridMultilevel"/>
    <w:tmpl w:val="D4DEDF8E"/>
    <w:lvl w:ilvl="0" w:tplc="ACF0FF8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1D0697"/>
    <w:multiLevelType w:val="hybridMultilevel"/>
    <w:tmpl w:val="054A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75A36"/>
    <w:multiLevelType w:val="hybridMultilevel"/>
    <w:tmpl w:val="0A2ED95E"/>
    <w:lvl w:ilvl="0" w:tplc="1526AC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D5E73C6"/>
    <w:multiLevelType w:val="multilevel"/>
    <w:tmpl w:val="6530746A"/>
    <w:lvl w:ilvl="0">
      <w:start w:val="28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8DE2BB7"/>
    <w:multiLevelType w:val="hybridMultilevel"/>
    <w:tmpl w:val="6A20C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32"/>
        </w:rPr>
      </w:lvl>
    </w:lvlOverride>
  </w:num>
  <w:num w:numId="4">
    <w:abstractNumId w:val="16"/>
  </w:num>
  <w:num w:numId="5">
    <w:abstractNumId w:val="9"/>
  </w:num>
  <w:num w:numId="6">
    <w:abstractNumId w:val="8"/>
  </w:num>
  <w:num w:numId="7">
    <w:abstractNumId w:val="4"/>
  </w:num>
  <w:num w:numId="8">
    <w:abstractNumId w:val="17"/>
  </w:num>
  <w:num w:numId="9">
    <w:abstractNumId w:val="11"/>
  </w:num>
  <w:num w:numId="10">
    <w:abstractNumId w:val="5"/>
  </w:num>
  <w:num w:numId="11">
    <w:abstractNumId w:val="13"/>
  </w:num>
  <w:num w:numId="12">
    <w:abstractNumId w:val="12"/>
  </w:num>
  <w:num w:numId="13">
    <w:abstractNumId w:val="6"/>
  </w:num>
  <w:num w:numId="14">
    <w:abstractNumId w:val="15"/>
  </w:num>
  <w:num w:numId="15">
    <w:abstractNumId w:val="2"/>
  </w:num>
  <w:num w:numId="16">
    <w:abstractNumId w:val="7"/>
  </w:num>
  <w:num w:numId="17">
    <w:abstractNumId w:val="10"/>
  </w:num>
  <w:num w:numId="1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D4"/>
    <w:rsid w:val="0000349E"/>
    <w:rsid w:val="00004C88"/>
    <w:rsid w:val="00006CF4"/>
    <w:rsid w:val="000101E1"/>
    <w:rsid w:val="00012002"/>
    <w:rsid w:val="000132F2"/>
    <w:rsid w:val="00021C37"/>
    <w:rsid w:val="00023228"/>
    <w:rsid w:val="00023C47"/>
    <w:rsid w:val="0002564C"/>
    <w:rsid w:val="0002605E"/>
    <w:rsid w:val="00026CC8"/>
    <w:rsid w:val="00030DC1"/>
    <w:rsid w:val="00033397"/>
    <w:rsid w:val="000342C7"/>
    <w:rsid w:val="00034E50"/>
    <w:rsid w:val="00035382"/>
    <w:rsid w:val="00035391"/>
    <w:rsid w:val="0003599C"/>
    <w:rsid w:val="000363E0"/>
    <w:rsid w:val="00040095"/>
    <w:rsid w:val="000413C3"/>
    <w:rsid w:val="00042EFA"/>
    <w:rsid w:val="000444BB"/>
    <w:rsid w:val="000448B0"/>
    <w:rsid w:val="00045C0A"/>
    <w:rsid w:val="00051B81"/>
    <w:rsid w:val="00052AE8"/>
    <w:rsid w:val="00052FCE"/>
    <w:rsid w:val="00055528"/>
    <w:rsid w:val="0005563E"/>
    <w:rsid w:val="00056C22"/>
    <w:rsid w:val="00057546"/>
    <w:rsid w:val="000621C5"/>
    <w:rsid w:val="00064B07"/>
    <w:rsid w:val="00067194"/>
    <w:rsid w:val="00075996"/>
    <w:rsid w:val="00077770"/>
    <w:rsid w:val="00077C13"/>
    <w:rsid w:val="00080512"/>
    <w:rsid w:val="0008149D"/>
    <w:rsid w:val="00081F52"/>
    <w:rsid w:val="00083F0D"/>
    <w:rsid w:val="0008653A"/>
    <w:rsid w:val="000865D8"/>
    <w:rsid w:val="0008680D"/>
    <w:rsid w:val="000869A6"/>
    <w:rsid w:val="00087BA7"/>
    <w:rsid w:val="00090106"/>
    <w:rsid w:val="00093017"/>
    <w:rsid w:val="0009328A"/>
    <w:rsid w:val="00095AA8"/>
    <w:rsid w:val="00095EB5"/>
    <w:rsid w:val="000A1A40"/>
    <w:rsid w:val="000A1A69"/>
    <w:rsid w:val="000A2A27"/>
    <w:rsid w:val="000A2DD9"/>
    <w:rsid w:val="000A39FE"/>
    <w:rsid w:val="000A4693"/>
    <w:rsid w:val="000A51C6"/>
    <w:rsid w:val="000A6540"/>
    <w:rsid w:val="000A68A7"/>
    <w:rsid w:val="000A7321"/>
    <w:rsid w:val="000B112A"/>
    <w:rsid w:val="000B2833"/>
    <w:rsid w:val="000B3C86"/>
    <w:rsid w:val="000B4A4B"/>
    <w:rsid w:val="000B5800"/>
    <w:rsid w:val="000B7BCF"/>
    <w:rsid w:val="000C1F3A"/>
    <w:rsid w:val="000C556D"/>
    <w:rsid w:val="000C6507"/>
    <w:rsid w:val="000C662A"/>
    <w:rsid w:val="000C73DA"/>
    <w:rsid w:val="000C7B7A"/>
    <w:rsid w:val="000C7F35"/>
    <w:rsid w:val="000D2D10"/>
    <w:rsid w:val="000D376D"/>
    <w:rsid w:val="000D58AB"/>
    <w:rsid w:val="000D61E5"/>
    <w:rsid w:val="000D7BF3"/>
    <w:rsid w:val="000D7D37"/>
    <w:rsid w:val="000E15CB"/>
    <w:rsid w:val="000E2FC0"/>
    <w:rsid w:val="000E5F46"/>
    <w:rsid w:val="000E6D7E"/>
    <w:rsid w:val="000F0231"/>
    <w:rsid w:val="000F32F7"/>
    <w:rsid w:val="000F4E66"/>
    <w:rsid w:val="000F6C86"/>
    <w:rsid w:val="000F6DF1"/>
    <w:rsid w:val="00100CE8"/>
    <w:rsid w:val="00101B8C"/>
    <w:rsid w:val="00101E0C"/>
    <w:rsid w:val="00104078"/>
    <w:rsid w:val="00104CCB"/>
    <w:rsid w:val="00106C66"/>
    <w:rsid w:val="001070C9"/>
    <w:rsid w:val="001075B7"/>
    <w:rsid w:val="0010767A"/>
    <w:rsid w:val="00114690"/>
    <w:rsid w:val="00120345"/>
    <w:rsid w:val="001212EF"/>
    <w:rsid w:val="0012352C"/>
    <w:rsid w:val="001263D1"/>
    <w:rsid w:val="001305BF"/>
    <w:rsid w:val="0013070C"/>
    <w:rsid w:val="00133494"/>
    <w:rsid w:val="00135B29"/>
    <w:rsid w:val="001370F2"/>
    <w:rsid w:val="0014150D"/>
    <w:rsid w:val="00143ED7"/>
    <w:rsid w:val="00145E1A"/>
    <w:rsid w:val="0014798C"/>
    <w:rsid w:val="001549DD"/>
    <w:rsid w:val="00161D44"/>
    <w:rsid w:val="00161D81"/>
    <w:rsid w:val="00162EAA"/>
    <w:rsid w:val="001641CE"/>
    <w:rsid w:val="001642B5"/>
    <w:rsid w:val="001659DA"/>
    <w:rsid w:val="00166F4F"/>
    <w:rsid w:val="00167D78"/>
    <w:rsid w:val="0017095C"/>
    <w:rsid w:val="00171490"/>
    <w:rsid w:val="00174015"/>
    <w:rsid w:val="00174B00"/>
    <w:rsid w:val="00181252"/>
    <w:rsid w:val="001819EA"/>
    <w:rsid w:val="00182BD0"/>
    <w:rsid w:val="001835A1"/>
    <w:rsid w:val="00183AFB"/>
    <w:rsid w:val="00194CD0"/>
    <w:rsid w:val="00195765"/>
    <w:rsid w:val="001961D7"/>
    <w:rsid w:val="00196AA5"/>
    <w:rsid w:val="001A2FAE"/>
    <w:rsid w:val="001A31F7"/>
    <w:rsid w:val="001A5AEB"/>
    <w:rsid w:val="001B08B3"/>
    <w:rsid w:val="001B2750"/>
    <w:rsid w:val="001B27D8"/>
    <w:rsid w:val="001B2ABB"/>
    <w:rsid w:val="001B2FE7"/>
    <w:rsid w:val="001B627D"/>
    <w:rsid w:val="001B75BA"/>
    <w:rsid w:val="001C097F"/>
    <w:rsid w:val="001C178C"/>
    <w:rsid w:val="001C34B2"/>
    <w:rsid w:val="001C3A42"/>
    <w:rsid w:val="001C3FBD"/>
    <w:rsid w:val="001C4103"/>
    <w:rsid w:val="001C4281"/>
    <w:rsid w:val="001C4A27"/>
    <w:rsid w:val="001C71B7"/>
    <w:rsid w:val="001C7E52"/>
    <w:rsid w:val="001D0D3F"/>
    <w:rsid w:val="001D18CE"/>
    <w:rsid w:val="001D440D"/>
    <w:rsid w:val="001D5B1D"/>
    <w:rsid w:val="001D6287"/>
    <w:rsid w:val="001D6334"/>
    <w:rsid w:val="001D756F"/>
    <w:rsid w:val="001E2BBB"/>
    <w:rsid w:val="001E3987"/>
    <w:rsid w:val="001E4157"/>
    <w:rsid w:val="001E5744"/>
    <w:rsid w:val="001E5A12"/>
    <w:rsid w:val="001E5D7E"/>
    <w:rsid w:val="001E66A9"/>
    <w:rsid w:val="001E6A7A"/>
    <w:rsid w:val="001F0073"/>
    <w:rsid w:val="001F0BB6"/>
    <w:rsid w:val="001F0F5C"/>
    <w:rsid w:val="001F168B"/>
    <w:rsid w:val="001F1A6B"/>
    <w:rsid w:val="001F3A28"/>
    <w:rsid w:val="001F41F5"/>
    <w:rsid w:val="001F5D62"/>
    <w:rsid w:val="001F70B7"/>
    <w:rsid w:val="001F7748"/>
    <w:rsid w:val="0020002F"/>
    <w:rsid w:val="00200431"/>
    <w:rsid w:val="00200B5E"/>
    <w:rsid w:val="00200FEB"/>
    <w:rsid w:val="00201D6D"/>
    <w:rsid w:val="00202BF5"/>
    <w:rsid w:val="00202D89"/>
    <w:rsid w:val="002032F9"/>
    <w:rsid w:val="00205555"/>
    <w:rsid w:val="00206130"/>
    <w:rsid w:val="002063AE"/>
    <w:rsid w:val="0020706D"/>
    <w:rsid w:val="0021097E"/>
    <w:rsid w:val="002109F7"/>
    <w:rsid w:val="00210F03"/>
    <w:rsid w:val="002126C9"/>
    <w:rsid w:val="00214665"/>
    <w:rsid w:val="002203AF"/>
    <w:rsid w:val="00221432"/>
    <w:rsid w:val="0022309E"/>
    <w:rsid w:val="00224A79"/>
    <w:rsid w:val="00225E11"/>
    <w:rsid w:val="0022606D"/>
    <w:rsid w:val="002277C2"/>
    <w:rsid w:val="002305DD"/>
    <w:rsid w:val="00231C09"/>
    <w:rsid w:val="00231CAB"/>
    <w:rsid w:val="00234054"/>
    <w:rsid w:val="0023623A"/>
    <w:rsid w:val="00236BE7"/>
    <w:rsid w:val="00236C40"/>
    <w:rsid w:val="0023794F"/>
    <w:rsid w:val="00241A9E"/>
    <w:rsid w:val="0024372E"/>
    <w:rsid w:val="00243BC7"/>
    <w:rsid w:val="00243CCF"/>
    <w:rsid w:val="00243CD2"/>
    <w:rsid w:val="002459D3"/>
    <w:rsid w:val="00247BD4"/>
    <w:rsid w:val="00250633"/>
    <w:rsid w:val="002544BA"/>
    <w:rsid w:val="00256BC4"/>
    <w:rsid w:val="002612BF"/>
    <w:rsid w:val="002623FC"/>
    <w:rsid w:val="0026254E"/>
    <w:rsid w:val="00264B17"/>
    <w:rsid w:val="00265B6F"/>
    <w:rsid w:val="0026680F"/>
    <w:rsid w:val="00272246"/>
    <w:rsid w:val="002735E3"/>
    <w:rsid w:val="002747EC"/>
    <w:rsid w:val="00274ABC"/>
    <w:rsid w:val="00275083"/>
    <w:rsid w:val="00275AD6"/>
    <w:rsid w:val="00275B74"/>
    <w:rsid w:val="002775EA"/>
    <w:rsid w:val="00281716"/>
    <w:rsid w:val="002855BF"/>
    <w:rsid w:val="00286FFC"/>
    <w:rsid w:val="00290990"/>
    <w:rsid w:val="00293941"/>
    <w:rsid w:val="00295A7D"/>
    <w:rsid w:val="002A102D"/>
    <w:rsid w:val="002A493E"/>
    <w:rsid w:val="002A4AED"/>
    <w:rsid w:val="002B182B"/>
    <w:rsid w:val="002B4696"/>
    <w:rsid w:val="002B5A84"/>
    <w:rsid w:val="002B5D20"/>
    <w:rsid w:val="002B7765"/>
    <w:rsid w:val="002C0723"/>
    <w:rsid w:val="002C3F4A"/>
    <w:rsid w:val="002C6731"/>
    <w:rsid w:val="002D1F9E"/>
    <w:rsid w:val="002D3674"/>
    <w:rsid w:val="002D4218"/>
    <w:rsid w:val="002D4706"/>
    <w:rsid w:val="002D4D95"/>
    <w:rsid w:val="002D5E04"/>
    <w:rsid w:val="002E1692"/>
    <w:rsid w:val="002E4219"/>
    <w:rsid w:val="002E62A1"/>
    <w:rsid w:val="002F0791"/>
    <w:rsid w:val="002F0D22"/>
    <w:rsid w:val="002F2DE8"/>
    <w:rsid w:val="002F7097"/>
    <w:rsid w:val="003000FC"/>
    <w:rsid w:val="0030117F"/>
    <w:rsid w:val="00303515"/>
    <w:rsid w:val="0030413A"/>
    <w:rsid w:val="00304DC0"/>
    <w:rsid w:val="00307298"/>
    <w:rsid w:val="00310681"/>
    <w:rsid w:val="0031163A"/>
    <w:rsid w:val="00312430"/>
    <w:rsid w:val="00314D81"/>
    <w:rsid w:val="0031517A"/>
    <w:rsid w:val="003160F9"/>
    <w:rsid w:val="003172DC"/>
    <w:rsid w:val="00320EAB"/>
    <w:rsid w:val="00321419"/>
    <w:rsid w:val="0032433D"/>
    <w:rsid w:val="00324A01"/>
    <w:rsid w:val="0032507A"/>
    <w:rsid w:val="00326069"/>
    <w:rsid w:val="00331920"/>
    <w:rsid w:val="00333945"/>
    <w:rsid w:val="003355A4"/>
    <w:rsid w:val="00336879"/>
    <w:rsid w:val="00337784"/>
    <w:rsid w:val="00337EDD"/>
    <w:rsid w:val="003435E7"/>
    <w:rsid w:val="003454FC"/>
    <w:rsid w:val="00345905"/>
    <w:rsid w:val="00346A38"/>
    <w:rsid w:val="0034716E"/>
    <w:rsid w:val="003515EB"/>
    <w:rsid w:val="00351B02"/>
    <w:rsid w:val="0035393B"/>
    <w:rsid w:val="003544BD"/>
    <w:rsid w:val="0035462D"/>
    <w:rsid w:val="0035563F"/>
    <w:rsid w:val="00356F80"/>
    <w:rsid w:val="00357510"/>
    <w:rsid w:val="003604A7"/>
    <w:rsid w:val="003612AF"/>
    <w:rsid w:val="003621ED"/>
    <w:rsid w:val="00363177"/>
    <w:rsid w:val="00363B55"/>
    <w:rsid w:val="0036460A"/>
    <w:rsid w:val="00365FF6"/>
    <w:rsid w:val="00366CF0"/>
    <w:rsid w:val="003677CB"/>
    <w:rsid w:val="0037009C"/>
    <w:rsid w:val="00371471"/>
    <w:rsid w:val="00371FE2"/>
    <w:rsid w:val="0037255E"/>
    <w:rsid w:val="00373C2D"/>
    <w:rsid w:val="00375B6A"/>
    <w:rsid w:val="00375CDA"/>
    <w:rsid w:val="0037623E"/>
    <w:rsid w:val="00380820"/>
    <w:rsid w:val="00380826"/>
    <w:rsid w:val="00381538"/>
    <w:rsid w:val="00383342"/>
    <w:rsid w:val="00384BE2"/>
    <w:rsid w:val="00384CA5"/>
    <w:rsid w:val="00385FD8"/>
    <w:rsid w:val="003873C8"/>
    <w:rsid w:val="00387DE4"/>
    <w:rsid w:val="00390F09"/>
    <w:rsid w:val="0039239D"/>
    <w:rsid w:val="003938CE"/>
    <w:rsid w:val="00395980"/>
    <w:rsid w:val="003A0D5E"/>
    <w:rsid w:val="003A0EEF"/>
    <w:rsid w:val="003A59E9"/>
    <w:rsid w:val="003A7C82"/>
    <w:rsid w:val="003B0163"/>
    <w:rsid w:val="003B0F6E"/>
    <w:rsid w:val="003B29D7"/>
    <w:rsid w:val="003B3FB3"/>
    <w:rsid w:val="003B4B06"/>
    <w:rsid w:val="003B5699"/>
    <w:rsid w:val="003B569C"/>
    <w:rsid w:val="003B7B67"/>
    <w:rsid w:val="003C14E3"/>
    <w:rsid w:val="003C4C48"/>
    <w:rsid w:val="003C4E37"/>
    <w:rsid w:val="003C7752"/>
    <w:rsid w:val="003D0792"/>
    <w:rsid w:val="003D0EED"/>
    <w:rsid w:val="003D2C1C"/>
    <w:rsid w:val="003D336B"/>
    <w:rsid w:val="003D4469"/>
    <w:rsid w:val="003D5D84"/>
    <w:rsid w:val="003D66FD"/>
    <w:rsid w:val="003E16BE"/>
    <w:rsid w:val="003E1A5E"/>
    <w:rsid w:val="003E1C0E"/>
    <w:rsid w:val="003E1C84"/>
    <w:rsid w:val="003E2DDC"/>
    <w:rsid w:val="003E3988"/>
    <w:rsid w:val="003E5310"/>
    <w:rsid w:val="003E7223"/>
    <w:rsid w:val="003F1A12"/>
    <w:rsid w:val="003F1ACC"/>
    <w:rsid w:val="003F2535"/>
    <w:rsid w:val="003F32C2"/>
    <w:rsid w:val="003F396C"/>
    <w:rsid w:val="003F7146"/>
    <w:rsid w:val="003F7F50"/>
    <w:rsid w:val="00401855"/>
    <w:rsid w:val="00403518"/>
    <w:rsid w:val="004035C6"/>
    <w:rsid w:val="00404DCB"/>
    <w:rsid w:val="004058EA"/>
    <w:rsid w:val="004121E7"/>
    <w:rsid w:val="004125BF"/>
    <w:rsid w:val="00412F80"/>
    <w:rsid w:val="00417A44"/>
    <w:rsid w:val="00420C8E"/>
    <w:rsid w:val="00422CBB"/>
    <w:rsid w:val="004232B5"/>
    <w:rsid w:val="00424357"/>
    <w:rsid w:val="00424F3E"/>
    <w:rsid w:val="004260BC"/>
    <w:rsid w:val="004307CD"/>
    <w:rsid w:val="00435EBF"/>
    <w:rsid w:val="00436689"/>
    <w:rsid w:val="004420AE"/>
    <w:rsid w:val="00443206"/>
    <w:rsid w:val="0044374A"/>
    <w:rsid w:val="00444C65"/>
    <w:rsid w:val="00445B23"/>
    <w:rsid w:val="00446B31"/>
    <w:rsid w:val="00446C91"/>
    <w:rsid w:val="00447FBD"/>
    <w:rsid w:val="004505BB"/>
    <w:rsid w:val="00451376"/>
    <w:rsid w:val="00451992"/>
    <w:rsid w:val="00452595"/>
    <w:rsid w:val="00453DDF"/>
    <w:rsid w:val="0045700F"/>
    <w:rsid w:val="004578F8"/>
    <w:rsid w:val="00463367"/>
    <w:rsid w:val="00464695"/>
    <w:rsid w:val="004649A9"/>
    <w:rsid w:val="00465C99"/>
    <w:rsid w:val="00470A33"/>
    <w:rsid w:val="00471506"/>
    <w:rsid w:val="00471C36"/>
    <w:rsid w:val="00472A01"/>
    <w:rsid w:val="004831A2"/>
    <w:rsid w:val="0048380F"/>
    <w:rsid w:val="00484193"/>
    <w:rsid w:val="004918F8"/>
    <w:rsid w:val="00491B76"/>
    <w:rsid w:val="00491FFA"/>
    <w:rsid w:val="004959C8"/>
    <w:rsid w:val="00495D5A"/>
    <w:rsid w:val="00496C45"/>
    <w:rsid w:val="0049736D"/>
    <w:rsid w:val="004A33A2"/>
    <w:rsid w:val="004A6270"/>
    <w:rsid w:val="004A72EF"/>
    <w:rsid w:val="004A7A48"/>
    <w:rsid w:val="004B1887"/>
    <w:rsid w:val="004B1E07"/>
    <w:rsid w:val="004B2015"/>
    <w:rsid w:val="004B3A7B"/>
    <w:rsid w:val="004B4FAB"/>
    <w:rsid w:val="004B51D4"/>
    <w:rsid w:val="004B5E4F"/>
    <w:rsid w:val="004C09BE"/>
    <w:rsid w:val="004C4EC0"/>
    <w:rsid w:val="004C6A3F"/>
    <w:rsid w:val="004D1F35"/>
    <w:rsid w:val="004D2052"/>
    <w:rsid w:val="004D3578"/>
    <w:rsid w:val="004D380D"/>
    <w:rsid w:val="004D3F58"/>
    <w:rsid w:val="004D5E47"/>
    <w:rsid w:val="004D6384"/>
    <w:rsid w:val="004D6547"/>
    <w:rsid w:val="004D6CFC"/>
    <w:rsid w:val="004D6F37"/>
    <w:rsid w:val="004D709F"/>
    <w:rsid w:val="004D772D"/>
    <w:rsid w:val="004E213A"/>
    <w:rsid w:val="004E21FC"/>
    <w:rsid w:val="004E2C17"/>
    <w:rsid w:val="004E6204"/>
    <w:rsid w:val="004E67D5"/>
    <w:rsid w:val="004E6B11"/>
    <w:rsid w:val="004E6E7D"/>
    <w:rsid w:val="004F00AF"/>
    <w:rsid w:val="004F0E91"/>
    <w:rsid w:val="004F20F3"/>
    <w:rsid w:val="004F2818"/>
    <w:rsid w:val="004F4EB5"/>
    <w:rsid w:val="004F6723"/>
    <w:rsid w:val="004F79A5"/>
    <w:rsid w:val="004F7C05"/>
    <w:rsid w:val="005004DA"/>
    <w:rsid w:val="005009E3"/>
    <w:rsid w:val="00500ED6"/>
    <w:rsid w:val="00500F79"/>
    <w:rsid w:val="00503171"/>
    <w:rsid w:val="005050CB"/>
    <w:rsid w:val="005078FC"/>
    <w:rsid w:val="00514EA4"/>
    <w:rsid w:val="005153FE"/>
    <w:rsid w:val="00515519"/>
    <w:rsid w:val="00516350"/>
    <w:rsid w:val="0052372B"/>
    <w:rsid w:val="005240A4"/>
    <w:rsid w:val="00526F94"/>
    <w:rsid w:val="005270EA"/>
    <w:rsid w:val="00527293"/>
    <w:rsid w:val="00532C63"/>
    <w:rsid w:val="00532C65"/>
    <w:rsid w:val="00532D31"/>
    <w:rsid w:val="0053373C"/>
    <w:rsid w:val="00534318"/>
    <w:rsid w:val="00534431"/>
    <w:rsid w:val="00534DA0"/>
    <w:rsid w:val="00534FEC"/>
    <w:rsid w:val="005353DF"/>
    <w:rsid w:val="00540B31"/>
    <w:rsid w:val="00541E5D"/>
    <w:rsid w:val="00542B44"/>
    <w:rsid w:val="00543E6C"/>
    <w:rsid w:val="00543ECE"/>
    <w:rsid w:val="00544635"/>
    <w:rsid w:val="00545895"/>
    <w:rsid w:val="00545CE9"/>
    <w:rsid w:val="00550FA0"/>
    <w:rsid w:val="00551789"/>
    <w:rsid w:val="00551F58"/>
    <w:rsid w:val="00552BC8"/>
    <w:rsid w:val="00553F3A"/>
    <w:rsid w:val="00554B2E"/>
    <w:rsid w:val="005552F7"/>
    <w:rsid w:val="005554A7"/>
    <w:rsid w:val="00555ADB"/>
    <w:rsid w:val="00557639"/>
    <w:rsid w:val="005608EF"/>
    <w:rsid w:val="00560FBA"/>
    <w:rsid w:val="005614C0"/>
    <w:rsid w:val="0056319B"/>
    <w:rsid w:val="00565087"/>
    <w:rsid w:val="0056573F"/>
    <w:rsid w:val="00565BE9"/>
    <w:rsid w:val="00566793"/>
    <w:rsid w:val="00567145"/>
    <w:rsid w:val="005713A9"/>
    <w:rsid w:val="00571CE2"/>
    <w:rsid w:val="00573154"/>
    <w:rsid w:val="00573BB1"/>
    <w:rsid w:val="00574DEE"/>
    <w:rsid w:val="00574FC1"/>
    <w:rsid w:val="005757DB"/>
    <w:rsid w:val="005761A6"/>
    <w:rsid w:val="005761D0"/>
    <w:rsid w:val="00576838"/>
    <w:rsid w:val="00582363"/>
    <w:rsid w:val="005823E2"/>
    <w:rsid w:val="00583F75"/>
    <w:rsid w:val="0059271E"/>
    <w:rsid w:val="00593B50"/>
    <w:rsid w:val="005953BD"/>
    <w:rsid w:val="005954D3"/>
    <w:rsid w:val="005A0185"/>
    <w:rsid w:val="005A1B43"/>
    <w:rsid w:val="005A1F9B"/>
    <w:rsid w:val="005A235B"/>
    <w:rsid w:val="005A23E4"/>
    <w:rsid w:val="005A4035"/>
    <w:rsid w:val="005A4971"/>
    <w:rsid w:val="005A6646"/>
    <w:rsid w:val="005B1232"/>
    <w:rsid w:val="005B1546"/>
    <w:rsid w:val="005B2585"/>
    <w:rsid w:val="005B2EEF"/>
    <w:rsid w:val="005B403D"/>
    <w:rsid w:val="005C2DCB"/>
    <w:rsid w:val="005C2FF6"/>
    <w:rsid w:val="005C7E57"/>
    <w:rsid w:val="005D0126"/>
    <w:rsid w:val="005D131D"/>
    <w:rsid w:val="005D2147"/>
    <w:rsid w:val="005D2566"/>
    <w:rsid w:val="005D28A0"/>
    <w:rsid w:val="005D3D7C"/>
    <w:rsid w:val="005D3D80"/>
    <w:rsid w:val="005D4274"/>
    <w:rsid w:val="005D7259"/>
    <w:rsid w:val="005D7E9D"/>
    <w:rsid w:val="005E3973"/>
    <w:rsid w:val="005E3FAD"/>
    <w:rsid w:val="005E4C3B"/>
    <w:rsid w:val="005E5833"/>
    <w:rsid w:val="005E5E95"/>
    <w:rsid w:val="005E71E7"/>
    <w:rsid w:val="005F0788"/>
    <w:rsid w:val="005F2A6D"/>
    <w:rsid w:val="005F4563"/>
    <w:rsid w:val="005F6211"/>
    <w:rsid w:val="005F6AE5"/>
    <w:rsid w:val="006008C2"/>
    <w:rsid w:val="006028C2"/>
    <w:rsid w:val="00603A3B"/>
    <w:rsid w:val="006046B7"/>
    <w:rsid w:val="00604F6C"/>
    <w:rsid w:val="00605941"/>
    <w:rsid w:val="00605E3E"/>
    <w:rsid w:val="006066B2"/>
    <w:rsid w:val="00606DA9"/>
    <w:rsid w:val="00607534"/>
    <w:rsid w:val="00610E08"/>
    <w:rsid w:val="00611566"/>
    <w:rsid w:val="00614718"/>
    <w:rsid w:val="00615F1C"/>
    <w:rsid w:val="006162AA"/>
    <w:rsid w:val="00622464"/>
    <w:rsid w:val="00624370"/>
    <w:rsid w:val="00624BC3"/>
    <w:rsid w:val="00624D55"/>
    <w:rsid w:val="006272F3"/>
    <w:rsid w:val="006276D7"/>
    <w:rsid w:val="006278FF"/>
    <w:rsid w:val="006304CB"/>
    <w:rsid w:val="0063154C"/>
    <w:rsid w:val="00632181"/>
    <w:rsid w:val="00634156"/>
    <w:rsid w:val="00637266"/>
    <w:rsid w:val="006372F6"/>
    <w:rsid w:val="00640148"/>
    <w:rsid w:val="00640BDF"/>
    <w:rsid w:val="00641E4D"/>
    <w:rsid w:val="006447C6"/>
    <w:rsid w:val="006469B2"/>
    <w:rsid w:val="00650B19"/>
    <w:rsid w:val="00650CB6"/>
    <w:rsid w:val="006530CA"/>
    <w:rsid w:val="00654A1C"/>
    <w:rsid w:val="00656E1E"/>
    <w:rsid w:val="006604E4"/>
    <w:rsid w:val="006610A4"/>
    <w:rsid w:val="00661129"/>
    <w:rsid w:val="006616A4"/>
    <w:rsid w:val="006645D7"/>
    <w:rsid w:val="00665F3C"/>
    <w:rsid w:val="00666D25"/>
    <w:rsid w:val="00670CBA"/>
    <w:rsid w:val="00672C85"/>
    <w:rsid w:val="00672F2C"/>
    <w:rsid w:val="006765B1"/>
    <w:rsid w:val="006779BC"/>
    <w:rsid w:val="006825E3"/>
    <w:rsid w:val="006854B3"/>
    <w:rsid w:val="0068722E"/>
    <w:rsid w:val="00690A34"/>
    <w:rsid w:val="0069242F"/>
    <w:rsid w:val="00693500"/>
    <w:rsid w:val="00694085"/>
    <w:rsid w:val="006969B0"/>
    <w:rsid w:val="00697BCD"/>
    <w:rsid w:val="006A1E3E"/>
    <w:rsid w:val="006A7959"/>
    <w:rsid w:val="006B2D7A"/>
    <w:rsid w:val="006B3850"/>
    <w:rsid w:val="006B4520"/>
    <w:rsid w:val="006B4A15"/>
    <w:rsid w:val="006B5517"/>
    <w:rsid w:val="006B5B9B"/>
    <w:rsid w:val="006B5E0C"/>
    <w:rsid w:val="006B5F2A"/>
    <w:rsid w:val="006B69B2"/>
    <w:rsid w:val="006B6C97"/>
    <w:rsid w:val="006B79FD"/>
    <w:rsid w:val="006C1071"/>
    <w:rsid w:val="006C2137"/>
    <w:rsid w:val="006C317F"/>
    <w:rsid w:val="006C4CC2"/>
    <w:rsid w:val="006C54B5"/>
    <w:rsid w:val="006C70F4"/>
    <w:rsid w:val="006C76E8"/>
    <w:rsid w:val="006D1E24"/>
    <w:rsid w:val="006D2D3E"/>
    <w:rsid w:val="006E14DD"/>
    <w:rsid w:val="006E1B66"/>
    <w:rsid w:val="006E26D5"/>
    <w:rsid w:val="006E2A5F"/>
    <w:rsid w:val="006E35F7"/>
    <w:rsid w:val="006E4D6F"/>
    <w:rsid w:val="006E62BD"/>
    <w:rsid w:val="006E6D43"/>
    <w:rsid w:val="006E7226"/>
    <w:rsid w:val="006F0D15"/>
    <w:rsid w:val="006F17B3"/>
    <w:rsid w:val="006F2A21"/>
    <w:rsid w:val="006F3756"/>
    <w:rsid w:val="006F4706"/>
    <w:rsid w:val="006F4AD8"/>
    <w:rsid w:val="006F5A44"/>
    <w:rsid w:val="006F61A7"/>
    <w:rsid w:val="00700636"/>
    <w:rsid w:val="007008B9"/>
    <w:rsid w:val="00702397"/>
    <w:rsid w:val="007041F1"/>
    <w:rsid w:val="007077F2"/>
    <w:rsid w:val="00707A6E"/>
    <w:rsid w:val="007101BD"/>
    <w:rsid w:val="00714DD8"/>
    <w:rsid w:val="00714FA5"/>
    <w:rsid w:val="0071795B"/>
    <w:rsid w:val="007204F6"/>
    <w:rsid w:val="00724D0B"/>
    <w:rsid w:val="00726D30"/>
    <w:rsid w:val="007271DE"/>
    <w:rsid w:val="0073003F"/>
    <w:rsid w:val="00730548"/>
    <w:rsid w:val="00734617"/>
    <w:rsid w:val="00734A5B"/>
    <w:rsid w:val="007350DD"/>
    <w:rsid w:val="0074144F"/>
    <w:rsid w:val="00741EC5"/>
    <w:rsid w:val="00742043"/>
    <w:rsid w:val="00742462"/>
    <w:rsid w:val="007434E2"/>
    <w:rsid w:val="00743525"/>
    <w:rsid w:val="00743D8A"/>
    <w:rsid w:val="00744D55"/>
    <w:rsid w:val="00744E76"/>
    <w:rsid w:val="007451F0"/>
    <w:rsid w:val="00745A85"/>
    <w:rsid w:val="00747699"/>
    <w:rsid w:val="007476DB"/>
    <w:rsid w:val="00750521"/>
    <w:rsid w:val="00751181"/>
    <w:rsid w:val="00751541"/>
    <w:rsid w:val="00751CD8"/>
    <w:rsid w:val="00755C62"/>
    <w:rsid w:val="00755EE9"/>
    <w:rsid w:val="00756142"/>
    <w:rsid w:val="00756974"/>
    <w:rsid w:val="00757D40"/>
    <w:rsid w:val="00761230"/>
    <w:rsid w:val="00763018"/>
    <w:rsid w:val="007647A4"/>
    <w:rsid w:val="00764F16"/>
    <w:rsid w:val="00765202"/>
    <w:rsid w:val="00765778"/>
    <w:rsid w:val="007668DD"/>
    <w:rsid w:val="00770498"/>
    <w:rsid w:val="00771118"/>
    <w:rsid w:val="007731F4"/>
    <w:rsid w:val="007732AE"/>
    <w:rsid w:val="00773670"/>
    <w:rsid w:val="00774644"/>
    <w:rsid w:val="00774846"/>
    <w:rsid w:val="0077541C"/>
    <w:rsid w:val="00781F0F"/>
    <w:rsid w:val="00782C2D"/>
    <w:rsid w:val="0078310F"/>
    <w:rsid w:val="00783300"/>
    <w:rsid w:val="00783CD3"/>
    <w:rsid w:val="00783F23"/>
    <w:rsid w:val="0078519A"/>
    <w:rsid w:val="007864D1"/>
    <w:rsid w:val="0078727C"/>
    <w:rsid w:val="0079104E"/>
    <w:rsid w:val="00792C51"/>
    <w:rsid w:val="007953C4"/>
    <w:rsid w:val="00797D4B"/>
    <w:rsid w:val="007A008C"/>
    <w:rsid w:val="007A366A"/>
    <w:rsid w:val="007A4AB3"/>
    <w:rsid w:val="007A6B61"/>
    <w:rsid w:val="007A6E76"/>
    <w:rsid w:val="007B0640"/>
    <w:rsid w:val="007B3FCD"/>
    <w:rsid w:val="007B5622"/>
    <w:rsid w:val="007B567F"/>
    <w:rsid w:val="007B57DC"/>
    <w:rsid w:val="007B624A"/>
    <w:rsid w:val="007B62A4"/>
    <w:rsid w:val="007C085F"/>
    <w:rsid w:val="007C095F"/>
    <w:rsid w:val="007C351A"/>
    <w:rsid w:val="007C3844"/>
    <w:rsid w:val="007C6BAB"/>
    <w:rsid w:val="007C6FF0"/>
    <w:rsid w:val="007C7864"/>
    <w:rsid w:val="007D06A7"/>
    <w:rsid w:val="007D0ADA"/>
    <w:rsid w:val="007D22FF"/>
    <w:rsid w:val="007D5902"/>
    <w:rsid w:val="007D78E5"/>
    <w:rsid w:val="007E11C6"/>
    <w:rsid w:val="007E36E4"/>
    <w:rsid w:val="007E38B0"/>
    <w:rsid w:val="007E5993"/>
    <w:rsid w:val="007E649E"/>
    <w:rsid w:val="007F0737"/>
    <w:rsid w:val="007F1653"/>
    <w:rsid w:val="007F24F3"/>
    <w:rsid w:val="007F3444"/>
    <w:rsid w:val="00802106"/>
    <w:rsid w:val="008028A4"/>
    <w:rsid w:val="008064A4"/>
    <w:rsid w:val="00806520"/>
    <w:rsid w:val="00806C43"/>
    <w:rsid w:val="00807EBB"/>
    <w:rsid w:val="00810018"/>
    <w:rsid w:val="00810179"/>
    <w:rsid w:val="008102B7"/>
    <w:rsid w:val="008131B6"/>
    <w:rsid w:val="008162E5"/>
    <w:rsid w:val="00817EDC"/>
    <w:rsid w:val="008205C3"/>
    <w:rsid w:val="008215EE"/>
    <w:rsid w:val="00821819"/>
    <w:rsid w:val="00823182"/>
    <w:rsid w:val="00825767"/>
    <w:rsid w:val="0082576C"/>
    <w:rsid w:val="00825B8D"/>
    <w:rsid w:val="008326F5"/>
    <w:rsid w:val="0083280C"/>
    <w:rsid w:val="008337FD"/>
    <w:rsid w:val="00833E54"/>
    <w:rsid w:val="0083558F"/>
    <w:rsid w:val="008372A8"/>
    <w:rsid w:val="00840916"/>
    <w:rsid w:val="00842173"/>
    <w:rsid w:val="00845B53"/>
    <w:rsid w:val="00846E12"/>
    <w:rsid w:val="00846E90"/>
    <w:rsid w:val="00847996"/>
    <w:rsid w:val="00847CCD"/>
    <w:rsid w:val="00850D0C"/>
    <w:rsid w:val="00852695"/>
    <w:rsid w:val="00852949"/>
    <w:rsid w:val="00853EDD"/>
    <w:rsid w:val="00857B95"/>
    <w:rsid w:val="00857F63"/>
    <w:rsid w:val="008604EE"/>
    <w:rsid w:val="0086125A"/>
    <w:rsid w:val="00862FE2"/>
    <w:rsid w:val="00863155"/>
    <w:rsid w:val="008641BA"/>
    <w:rsid w:val="008648C6"/>
    <w:rsid w:val="00864C06"/>
    <w:rsid w:val="00871399"/>
    <w:rsid w:val="00871704"/>
    <w:rsid w:val="008730E0"/>
    <w:rsid w:val="00873159"/>
    <w:rsid w:val="008738D9"/>
    <w:rsid w:val="00874C72"/>
    <w:rsid w:val="008768CA"/>
    <w:rsid w:val="00876ED7"/>
    <w:rsid w:val="008779D9"/>
    <w:rsid w:val="00877A4F"/>
    <w:rsid w:val="00880559"/>
    <w:rsid w:val="008812F6"/>
    <w:rsid w:val="00884C28"/>
    <w:rsid w:val="00885C7B"/>
    <w:rsid w:val="00886465"/>
    <w:rsid w:val="0088798C"/>
    <w:rsid w:val="00887FEB"/>
    <w:rsid w:val="008906B0"/>
    <w:rsid w:val="00891A3B"/>
    <w:rsid w:val="00891BEB"/>
    <w:rsid w:val="008931A3"/>
    <w:rsid w:val="008936E3"/>
    <w:rsid w:val="008950FE"/>
    <w:rsid w:val="00896E2E"/>
    <w:rsid w:val="008971E0"/>
    <w:rsid w:val="00897267"/>
    <w:rsid w:val="008974C3"/>
    <w:rsid w:val="008A01E3"/>
    <w:rsid w:val="008A0248"/>
    <w:rsid w:val="008A0485"/>
    <w:rsid w:val="008A23FB"/>
    <w:rsid w:val="008A254B"/>
    <w:rsid w:val="008A437E"/>
    <w:rsid w:val="008A4B41"/>
    <w:rsid w:val="008A4FEA"/>
    <w:rsid w:val="008A52CF"/>
    <w:rsid w:val="008A66AE"/>
    <w:rsid w:val="008A6C73"/>
    <w:rsid w:val="008B13A3"/>
    <w:rsid w:val="008B2E18"/>
    <w:rsid w:val="008B3789"/>
    <w:rsid w:val="008B56C2"/>
    <w:rsid w:val="008B70D0"/>
    <w:rsid w:val="008B7E06"/>
    <w:rsid w:val="008C03CF"/>
    <w:rsid w:val="008C0411"/>
    <w:rsid w:val="008C49AD"/>
    <w:rsid w:val="008C5146"/>
    <w:rsid w:val="008D3238"/>
    <w:rsid w:val="008D3CFE"/>
    <w:rsid w:val="008D48F2"/>
    <w:rsid w:val="008D4E1B"/>
    <w:rsid w:val="008D6620"/>
    <w:rsid w:val="008E3A14"/>
    <w:rsid w:val="008E3B53"/>
    <w:rsid w:val="008E48C1"/>
    <w:rsid w:val="008E52F5"/>
    <w:rsid w:val="008F08D5"/>
    <w:rsid w:val="008F0A92"/>
    <w:rsid w:val="008F28C6"/>
    <w:rsid w:val="008F2B88"/>
    <w:rsid w:val="008F3822"/>
    <w:rsid w:val="008F38CB"/>
    <w:rsid w:val="008F4C09"/>
    <w:rsid w:val="008F56BB"/>
    <w:rsid w:val="008F66EC"/>
    <w:rsid w:val="008F701B"/>
    <w:rsid w:val="0090011F"/>
    <w:rsid w:val="00900502"/>
    <w:rsid w:val="00900CDE"/>
    <w:rsid w:val="00900F37"/>
    <w:rsid w:val="00901B62"/>
    <w:rsid w:val="0090240B"/>
    <w:rsid w:val="0090271F"/>
    <w:rsid w:val="00902771"/>
    <w:rsid w:val="00903531"/>
    <w:rsid w:val="00903AE2"/>
    <w:rsid w:val="00903D8C"/>
    <w:rsid w:val="00904403"/>
    <w:rsid w:val="00904CE3"/>
    <w:rsid w:val="00905280"/>
    <w:rsid w:val="00905449"/>
    <w:rsid w:val="00905AE1"/>
    <w:rsid w:val="009075B5"/>
    <w:rsid w:val="00912773"/>
    <w:rsid w:val="00913336"/>
    <w:rsid w:val="00914367"/>
    <w:rsid w:val="009148BF"/>
    <w:rsid w:val="00916C59"/>
    <w:rsid w:val="009256CD"/>
    <w:rsid w:val="00926B1D"/>
    <w:rsid w:val="009278D3"/>
    <w:rsid w:val="00931BBC"/>
    <w:rsid w:val="0093297D"/>
    <w:rsid w:val="00933BBB"/>
    <w:rsid w:val="00933C8D"/>
    <w:rsid w:val="00934682"/>
    <w:rsid w:val="00934ED8"/>
    <w:rsid w:val="0093525A"/>
    <w:rsid w:val="009357EA"/>
    <w:rsid w:val="00936ABD"/>
    <w:rsid w:val="00936F51"/>
    <w:rsid w:val="009411BD"/>
    <w:rsid w:val="00942EC2"/>
    <w:rsid w:val="00947269"/>
    <w:rsid w:val="00950CEF"/>
    <w:rsid w:val="00954BCB"/>
    <w:rsid w:val="00955075"/>
    <w:rsid w:val="009552AE"/>
    <w:rsid w:val="00956242"/>
    <w:rsid w:val="00956F4B"/>
    <w:rsid w:val="00957E82"/>
    <w:rsid w:val="00957EFE"/>
    <w:rsid w:val="009610A9"/>
    <w:rsid w:val="009613EA"/>
    <w:rsid w:val="00961B32"/>
    <w:rsid w:val="009632E5"/>
    <w:rsid w:val="00963E23"/>
    <w:rsid w:val="00966E18"/>
    <w:rsid w:val="0096709F"/>
    <w:rsid w:val="00967296"/>
    <w:rsid w:val="009709BB"/>
    <w:rsid w:val="0097105A"/>
    <w:rsid w:val="009712B3"/>
    <w:rsid w:val="00971683"/>
    <w:rsid w:val="00972FD7"/>
    <w:rsid w:val="00974B67"/>
    <w:rsid w:val="00974BB0"/>
    <w:rsid w:val="00981E09"/>
    <w:rsid w:val="00983342"/>
    <w:rsid w:val="00985109"/>
    <w:rsid w:val="009858D5"/>
    <w:rsid w:val="009910AD"/>
    <w:rsid w:val="0099254A"/>
    <w:rsid w:val="00993349"/>
    <w:rsid w:val="00993C60"/>
    <w:rsid w:val="00994A04"/>
    <w:rsid w:val="00994AFC"/>
    <w:rsid w:val="009A0A15"/>
    <w:rsid w:val="009A309E"/>
    <w:rsid w:val="009A4B7F"/>
    <w:rsid w:val="009A6E4F"/>
    <w:rsid w:val="009B0C7C"/>
    <w:rsid w:val="009B1D51"/>
    <w:rsid w:val="009B4B02"/>
    <w:rsid w:val="009B508D"/>
    <w:rsid w:val="009B737E"/>
    <w:rsid w:val="009C14D4"/>
    <w:rsid w:val="009C4D5C"/>
    <w:rsid w:val="009C5680"/>
    <w:rsid w:val="009C74D0"/>
    <w:rsid w:val="009D0095"/>
    <w:rsid w:val="009D07B5"/>
    <w:rsid w:val="009D0A28"/>
    <w:rsid w:val="009D194B"/>
    <w:rsid w:val="009D25E7"/>
    <w:rsid w:val="009D3EB8"/>
    <w:rsid w:val="009D5C0C"/>
    <w:rsid w:val="009D6C85"/>
    <w:rsid w:val="009D6C8E"/>
    <w:rsid w:val="009D7583"/>
    <w:rsid w:val="009E050E"/>
    <w:rsid w:val="009E0B52"/>
    <w:rsid w:val="009E101B"/>
    <w:rsid w:val="009E1670"/>
    <w:rsid w:val="009E3A14"/>
    <w:rsid w:val="009E47C1"/>
    <w:rsid w:val="009E4FAD"/>
    <w:rsid w:val="009E5B12"/>
    <w:rsid w:val="009E6FF8"/>
    <w:rsid w:val="009F0DAA"/>
    <w:rsid w:val="009F1D7C"/>
    <w:rsid w:val="009F2314"/>
    <w:rsid w:val="009F3830"/>
    <w:rsid w:val="009F385C"/>
    <w:rsid w:val="009F3B54"/>
    <w:rsid w:val="009F52B3"/>
    <w:rsid w:val="009F6B2F"/>
    <w:rsid w:val="009F6D10"/>
    <w:rsid w:val="009F6DE8"/>
    <w:rsid w:val="009F6E56"/>
    <w:rsid w:val="009F7E6E"/>
    <w:rsid w:val="00A01C5D"/>
    <w:rsid w:val="00A01D54"/>
    <w:rsid w:val="00A045D0"/>
    <w:rsid w:val="00A046FA"/>
    <w:rsid w:val="00A059A3"/>
    <w:rsid w:val="00A06E57"/>
    <w:rsid w:val="00A07CCF"/>
    <w:rsid w:val="00A10F02"/>
    <w:rsid w:val="00A11B29"/>
    <w:rsid w:val="00A13187"/>
    <w:rsid w:val="00A1410F"/>
    <w:rsid w:val="00A14221"/>
    <w:rsid w:val="00A15321"/>
    <w:rsid w:val="00A16560"/>
    <w:rsid w:val="00A17687"/>
    <w:rsid w:val="00A20167"/>
    <w:rsid w:val="00A20777"/>
    <w:rsid w:val="00A23520"/>
    <w:rsid w:val="00A23BF7"/>
    <w:rsid w:val="00A23FEF"/>
    <w:rsid w:val="00A250A2"/>
    <w:rsid w:val="00A25EE0"/>
    <w:rsid w:val="00A262C9"/>
    <w:rsid w:val="00A31A9D"/>
    <w:rsid w:val="00A31FFE"/>
    <w:rsid w:val="00A37393"/>
    <w:rsid w:val="00A37B04"/>
    <w:rsid w:val="00A37B34"/>
    <w:rsid w:val="00A4234A"/>
    <w:rsid w:val="00A44C32"/>
    <w:rsid w:val="00A44ECB"/>
    <w:rsid w:val="00A44F48"/>
    <w:rsid w:val="00A473A4"/>
    <w:rsid w:val="00A51BE7"/>
    <w:rsid w:val="00A53724"/>
    <w:rsid w:val="00A5384C"/>
    <w:rsid w:val="00A55A6C"/>
    <w:rsid w:val="00A601B2"/>
    <w:rsid w:val="00A620BC"/>
    <w:rsid w:val="00A62147"/>
    <w:rsid w:val="00A62EA3"/>
    <w:rsid w:val="00A66B84"/>
    <w:rsid w:val="00A67251"/>
    <w:rsid w:val="00A70DAA"/>
    <w:rsid w:val="00A717A8"/>
    <w:rsid w:val="00A723BF"/>
    <w:rsid w:val="00A74B03"/>
    <w:rsid w:val="00A768D6"/>
    <w:rsid w:val="00A76F6C"/>
    <w:rsid w:val="00A773DF"/>
    <w:rsid w:val="00A82346"/>
    <w:rsid w:val="00A83013"/>
    <w:rsid w:val="00A8361A"/>
    <w:rsid w:val="00A83708"/>
    <w:rsid w:val="00A84ADD"/>
    <w:rsid w:val="00A84D61"/>
    <w:rsid w:val="00A90301"/>
    <w:rsid w:val="00A916CA"/>
    <w:rsid w:val="00A93129"/>
    <w:rsid w:val="00A9327C"/>
    <w:rsid w:val="00A9671C"/>
    <w:rsid w:val="00A9681F"/>
    <w:rsid w:val="00AA1688"/>
    <w:rsid w:val="00AA1AEE"/>
    <w:rsid w:val="00AA1D3F"/>
    <w:rsid w:val="00AA1F3C"/>
    <w:rsid w:val="00AA3AB4"/>
    <w:rsid w:val="00AB40C0"/>
    <w:rsid w:val="00AB4836"/>
    <w:rsid w:val="00AB5A1A"/>
    <w:rsid w:val="00AB62F1"/>
    <w:rsid w:val="00AB75AF"/>
    <w:rsid w:val="00AC1F1C"/>
    <w:rsid w:val="00AC367F"/>
    <w:rsid w:val="00AC5217"/>
    <w:rsid w:val="00AC57DC"/>
    <w:rsid w:val="00AD2FEB"/>
    <w:rsid w:val="00AD4B14"/>
    <w:rsid w:val="00AD4BCF"/>
    <w:rsid w:val="00AD6D06"/>
    <w:rsid w:val="00AD6E03"/>
    <w:rsid w:val="00AE0618"/>
    <w:rsid w:val="00AE2EDC"/>
    <w:rsid w:val="00AE35D4"/>
    <w:rsid w:val="00AE3681"/>
    <w:rsid w:val="00AE5B2C"/>
    <w:rsid w:val="00AE6B05"/>
    <w:rsid w:val="00AE723B"/>
    <w:rsid w:val="00AF05C5"/>
    <w:rsid w:val="00AF0D85"/>
    <w:rsid w:val="00AF134D"/>
    <w:rsid w:val="00AF1609"/>
    <w:rsid w:val="00AF2582"/>
    <w:rsid w:val="00AF26F4"/>
    <w:rsid w:val="00AF26FA"/>
    <w:rsid w:val="00AF2706"/>
    <w:rsid w:val="00AF2B20"/>
    <w:rsid w:val="00AF3B2D"/>
    <w:rsid w:val="00AF646C"/>
    <w:rsid w:val="00AF7735"/>
    <w:rsid w:val="00AF78D5"/>
    <w:rsid w:val="00B00180"/>
    <w:rsid w:val="00B02350"/>
    <w:rsid w:val="00B065AC"/>
    <w:rsid w:val="00B0675E"/>
    <w:rsid w:val="00B0740F"/>
    <w:rsid w:val="00B07FB4"/>
    <w:rsid w:val="00B1063A"/>
    <w:rsid w:val="00B11315"/>
    <w:rsid w:val="00B11D4B"/>
    <w:rsid w:val="00B127C7"/>
    <w:rsid w:val="00B12943"/>
    <w:rsid w:val="00B14548"/>
    <w:rsid w:val="00B15449"/>
    <w:rsid w:val="00B170D9"/>
    <w:rsid w:val="00B17482"/>
    <w:rsid w:val="00B1776C"/>
    <w:rsid w:val="00B2137A"/>
    <w:rsid w:val="00B2146E"/>
    <w:rsid w:val="00B2390A"/>
    <w:rsid w:val="00B23A60"/>
    <w:rsid w:val="00B24483"/>
    <w:rsid w:val="00B24832"/>
    <w:rsid w:val="00B274EF"/>
    <w:rsid w:val="00B27E34"/>
    <w:rsid w:val="00B3012B"/>
    <w:rsid w:val="00B30A90"/>
    <w:rsid w:val="00B3429C"/>
    <w:rsid w:val="00B34789"/>
    <w:rsid w:val="00B35607"/>
    <w:rsid w:val="00B35F80"/>
    <w:rsid w:val="00B41589"/>
    <w:rsid w:val="00B4509E"/>
    <w:rsid w:val="00B454EE"/>
    <w:rsid w:val="00B46FB8"/>
    <w:rsid w:val="00B50D4D"/>
    <w:rsid w:val="00B53B73"/>
    <w:rsid w:val="00B54689"/>
    <w:rsid w:val="00B552CF"/>
    <w:rsid w:val="00B57D92"/>
    <w:rsid w:val="00B57F4B"/>
    <w:rsid w:val="00B61F48"/>
    <w:rsid w:val="00B620CE"/>
    <w:rsid w:val="00B629F0"/>
    <w:rsid w:val="00B63346"/>
    <w:rsid w:val="00B63352"/>
    <w:rsid w:val="00B6477F"/>
    <w:rsid w:val="00B67752"/>
    <w:rsid w:val="00B74776"/>
    <w:rsid w:val="00B75360"/>
    <w:rsid w:val="00B80729"/>
    <w:rsid w:val="00B81FEB"/>
    <w:rsid w:val="00B83B1B"/>
    <w:rsid w:val="00B83BA9"/>
    <w:rsid w:val="00B862B8"/>
    <w:rsid w:val="00B87664"/>
    <w:rsid w:val="00B90764"/>
    <w:rsid w:val="00B90922"/>
    <w:rsid w:val="00B916DC"/>
    <w:rsid w:val="00B91935"/>
    <w:rsid w:val="00B92508"/>
    <w:rsid w:val="00B9610E"/>
    <w:rsid w:val="00B9649A"/>
    <w:rsid w:val="00B9781E"/>
    <w:rsid w:val="00BA0D13"/>
    <w:rsid w:val="00BA2C5C"/>
    <w:rsid w:val="00BA3AF7"/>
    <w:rsid w:val="00BA3D70"/>
    <w:rsid w:val="00BA4EF7"/>
    <w:rsid w:val="00BA605E"/>
    <w:rsid w:val="00BA69FB"/>
    <w:rsid w:val="00BA6C7A"/>
    <w:rsid w:val="00BA784A"/>
    <w:rsid w:val="00BB0E7E"/>
    <w:rsid w:val="00BB10E4"/>
    <w:rsid w:val="00BB2650"/>
    <w:rsid w:val="00BB667E"/>
    <w:rsid w:val="00BB7434"/>
    <w:rsid w:val="00BB7519"/>
    <w:rsid w:val="00BC21B6"/>
    <w:rsid w:val="00BC2BBA"/>
    <w:rsid w:val="00BC4FE4"/>
    <w:rsid w:val="00BD1C99"/>
    <w:rsid w:val="00BD51CD"/>
    <w:rsid w:val="00BD55C7"/>
    <w:rsid w:val="00BD7AA4"/>
    <w:rsid w:val="00BE08E9"/>
    <w:rsid w:val="00BE1625"/>
    <w:rsid w:val="00BE34BD"/>
    <w:rsid w:val="00BE4223"/>
    <w:rsid w:val="00BE45E6"/>
    <w:rsid w:val="00BE529B"/>
    <w:rsid w:val="00BE607A"/>
    <w:rsid w:val="00BE732C"/>
    <w:rsid w:val="00BE7C58"/>
    <w:rsid w:val="00BF068C"/>
    <w:rsid w:val="00BF21B6"/>
    <w:rsid w:val="00BF2551"/>
    <w:rsid w:val="00BF2E85"/>
    <w:rsid w:val="00BF79F1"/>
    <w:rsid w:val="00C0262D"/>
    <w:rsid w:val="00C026A0"/>
    <w:rsid w:val="00C02F10"/>
    <w:rsid w:val="00C03035"/>
    <w:rsid w:val="00C04075"/>
    <w:rsid w:val="00C0555C"/>
    <w:rsid w:val="00C11027"/>
    <w:rsid w:val="00C12562"/>
    <w:rsid w:val="00C13DC2"/>
    <w:rsid w:val="00C20022"/>
    <w:rsid w:val="00C20798"/>
    <w:rsid w:val="00C25D75"/>
    <w:rsid w:val="00C26463"/>
    <w:rsid w:val="00C2649D"/>
    <w:rsid w:val="00C27231"/>
    <w:rsid w:val="00C274A1"/>
    <w:rsid w:val="00C31826"/>
    <w:rsid w:val="00C31C35"/>
    <w:rsid w:val="00C32B85"/>
    <w:rsid w:val="00C33079"/>
    <w:rsid w:val="00C35271"/>
    <w:rsid w:val="00C40D07"/>
    <w:rsid w:val="00C42096"/>
    <w:rsid w:val="00C43B31"/>
    <w:rsid w:val="00C44D7B"/>
    <w:rsid w:val="00C45356"/>
    <w:rsid w:val="00C475EC"/>
    <w:rsid w:val="00C47DC0"/>
    <w:rsid w:val="00C51884"/>
    <w:rsid w:val="00C5223F"/>
    <w:rsid w:val="00C52CE2"/>
    <w:rsid w:val="00C537EA"/>
    <w:rsid w:val="00C53A09"/>
    <w:rsid w:val="00C554AA"/>
    <w:rsid w:val="00C57C81"/>
    <w:rsid w:val="00C6136A"/>
    <w:rsid w:val="00C615A4"/>
    <w:rsid w:val="00C634BC"/>
    <w:rsid w:val="00C63744"/>
    <w:rsid w:val="00C63E8F"/>
    <w:rsid w:val="00C666CF"/>
    <w:rsid w:val="00C67850"/>
    <w:rsid w:val="00C67C5F"/>
    <w:rsid w:val="00C70563"/>
    <w:rsid w:val="00C71576"/>
    <w:rsid w:val="00C73CFF"/>
    <w:rsid w:val="00C74069"/>
    <w:rsid w:val="00C750DE"/>
    <w:rsid w:val="00C75252"/>
    <w:rsid w:val="00C80236"/>
    <w:rsid w:val="00C8101B"/>
    <w:rsid w:val="00C81A6C"/>
    <w:rsid w:val="00C81F3F"/>
    <w:rsid w:val="00C83C28"/>
    <w:rsid w:val="00C84F29"/>
    <w:rsid w:val="00C85320"/>
    <w:rsid w:val="00C858CA"/>
    <w:rsid w:val="00C8625B"/>
    <w:rsid w:val="00C86601"/>
    <w:rsid w:val="00C86ADE"/>
    <w:rsid w:val="00C9112A"/>
    <w:rsid w:val="00C92129"/>
    <w:rsid w:val="00C94474"/>
    <w:rsid w:val="00C94515"/>
    <w:rsid w:val="00C9476E"/>
    <w:rsid w:val="00C953AE"/>
    <w:rsid w:val="00CA085D"/>
    <w:rsid w:val="00CA1201"/>
    <w:rsid w:val="00CA276E"/>
    <w:rsid w:val="00CA3D0C"/>
    <w:rsid w:val="00CA60D5"/>
    <w:rsid w:val="00CA7DEB"/>
    <w:rsid w:val="00CB050C"/>
    <w:rsid w:val="00CB1CFB"/>
    <w:rsid w:val="00CB243E"/>
    <w:rsid w:val="00CB4F3F"/>
    <w:rsid w:val="00CB5724"/>
    <w:rsid w:val="00CB5834"/>
    <w:rsid w:val="00CB6651"/>
    <w:rsid w:val="00CB6887"/>
    <w:rsid w:val="00CB6D86"/>
    <w:rsid w:val="00CC035D"/>
    <w:rsid w:val="00CC1FA7"/>
    <w:rsid w:val="00CC2C96"/>
    <w:rsid w:val="00CC3410"/>
    <w:rsid w:val="00CC42E3"/>
    <w:rsid w:val="00CC57B0"/>
    <w:rsid w:val="00CC5B9A"/>
    <w:rsid w:val="00CC7E65"/>
    <w:rsid w:val="00CD098D"/>
    <w:rsid w:val="00CD0A21"/>
    <w:rsid w:val="00CD2A4F"/>
    <w:rsid w:val="00CD3005"/>
    <w:rsid w:val="00CD4C7B"/>
    <w:rsid w:val="00CD4D1F"/>
    <w:rsid w:val="00CD5166"/>
    <w:rsid w:val="00CD5E5B"/>
    <w:rsid w:val="00CD63C7"/>
    <w:rsid w:val="00CD6FA0"/>
    <w:rsid w:val="00CE04EA"/>
    <w:rsid w:val="00CE454D"/>
    <w:rsid w:val="00CE7923"/>
    <w:rsid w:val="00CF0F2D"/>
    <w:rsid w:val="00CF19F5"/>
    <w:rsid w:val="00CF1D22"/>
    <w:rsid w:val="00CF1DC6"/>
    <w:rsid w:val="00CF234E"/>
    <w:rsid w:val="00CF2490"/>
    <w:rsid w:val="00CF2CF1"/>
    <w:rsid w:val="00CF3114"/>
    <w:rsid w:val="00CF4376"/>
    <w:rsid w:val="00CF464B"/>
    <w:rsid w:val="00CF50B4"/>
    <w:rsid w:val="00D00250"/>
    <w:rsid w:val="00D006FB"/>
    <w:rsid w:val="00D007C1"/>
    <w:rsid w:val="00D067A0"/>
    <w:rsid w:val="00D0768D"/>
    <w:rsid w:val="00D1215F"/>
    <w:rsid w:val="00D1274F"/>
    <w:rsid w:val="00D12F5C"/>
    <w:rsid w:val="00D13402"/>
    <w:rsid w:val="00D13939"/>
    <w:rsid w:val="00D17430"/>
    <w:rsid w:val="00D17DAD"/>
    <w:rsid w:val="00D2032C"/>
    <w:rsid w:val="00D213F7"/>
    <w:rsid w:val="00D21E78"/>
    <w:rsid w:val="00D22038"/>
    <w:rsid w:val="00D241D6"/>
    <w:rsid w:val="00D25B43"/>
    <w:rsid w:val="00D2760B"/>
    <w:rsid w:val="00D30928"/>
    <w:rsid w:val="00D41207"/>
    <w:rsid w:val="00D41A33"/>
    <w:rsid w:val="00D44270"/>
    <w:rsid w:val="00D4568D"/>
    <w:rsid w:val="00D4571D"/>
    <w:rsid w:val="00D45B85"/>
    <w:rsid w:val="00D46DB0"/>
    <w:rsid w:val="00D46EE9"/>
    <w:rsid w:val="00D509D8"/>
    <w:rsid w:val="00D520E5"/>
    <w:rsid w:val="00D53294"/>
    <w:rsid w:val="00D54CEC"/>
    <w:rsid w:val="00D635D7"/>
    <w:rsid w:val="00D65D62"/>
    <w:rsid w:val="00D71C90"/>
    <w:rsid w:val="00D7232C"/>
    <w:rsid w:val="00D72F6E"/>
    <w:rsid w:val="00D738D6"/>
    <w:rsid w:val="00D7547D"/>
    <w:rsid w:val="00D76371"/>
    <w:rsid w:val="00D77AD6"/>
    <w:rsid w:val="00D80518"/>
    <w:rsid w:val="00D80795"/>
    <w:rsid w:val="00D8159D"/>
    <w:rsid w:val="00D825FC"/>
    <w:rsid w:val="00D85377"/>
    <w:rsid w:val="00D85777"/>
    <w:rsid w:val="00D8638C"/>
    <w:rsid w:val="00D87E00"/>
    <w:rsid w:val="00D903B9"/>
    <w:rsid w:val="00D9134D"/>
    <w:rsid w:val="00D91CD4"/>
    <w:rsid w:val="00D92F48"/>
    <w:rsid w:val="00D94DE2"/>
    <w:rsid w:val="00D9581F"/>
    <w:rsid w:val="00D96F9B"/>
    <w:rsid w:val="00D97CD9"/>
    <w:rsid w:val="00DA25B3"/>
    <w:rsid w:val="00DA57C0"/>
    <w:rsid w:val="00DA5B7C"/>
    <w:rsid w:val="00DA7A03"/>
    <w:rsid w:val="00DB1818"/>
    <w:rsid w:val="00DB545F"/>
    <w:rsid w:val="00DB553C"/>
    <w:rsid w:val="00DB5F28"/>
    <w:rsid w:val="00DB7F9A"/>
    <w:rsid w:val="00DC0BD3"/>
    <w:rsid w:val="00DC129C"/>
    <w:rsid w:val="00DC309B"/>
    <w:rsid w:val="00DC37B7"/>
    <w:rsid w:val="00DC4DA2"/>
    <w:rsid w:val="00DD3FE6"/>
    <w:rsid w:val="00DD45AB"/>
    <w:rsid w:val="00DE03C6"/>
    <w:rsid w:val="00DE1406"/>
    <w:rsid w:val="00DE1409"/>
    <w:rsid w:val="00DE6577"/>
    <w:rsid w:val="00DF0B98"/>
    <w:rsid w:val="00DF1E86"/>
    <w:rsid w:val="00DF2CFF"/>
    <w:rsid w:val="00DF2E2F"/>
    <w:rsid w:val="00DF30BB"/>
    <w:rsid w:val="00DF5E10"/>
    <w:rsid w:val="00DF63DD"/>
    <w:rsid w:val="00DF6778"/>
    <w:rsid w:val="00E05B36"/>
    <w:rsid w:val="00E07838"/>
    <w:rsid w:val="00E07BA6"/>
    <w:rsid w:val="00E07DDF"/>
    <w:rsid w:val="00E10EDC"/>
    <w:rsid w:val="00E11499"/>
    <w:rsid w:val="00E1265D"/>
    <w:rsid w:val="00E1339A"/>
    <w:rsid w:val="00E138EC"/>
    <w:rsid w:val="00E179CF"/>
    <w:rsid w:val="00E231A4"/>
    <w:rsid w:val="00E232C7"/>
    <w:rsid w:val="00E251C7"/>
    <w:rsid w:val="00E27ECC"/>
    <w:rsid w:val="00E320EF"/>
    <w:rsid w:val="00E340BC"/>
    <w:rsid w:val="00E34AAB"/>
    <w:rsid w:val="00E36034"/>
    <w:rsid w:val="00E36210"/>
    <w:rsid w:val="00E3626B"/>
    <w:rsid w:val="00E36CF5"/>
    <w:rsid w:val="00E374BA"/>
    <w:rsid w:val="00E4016F"/>
    <w:rsid w:val="00E405BD"/>
    <w:rsid w:val="00E40760"/>
    <w:rsid w:val="00E40C2D"/>
    <w:rsid w:val="00E40D17"/>
    <w:rsid w:val="00E40F4D"/>
    <w:rsid w:val="00E41279"/>
    <w:rsid w:val="00E41F55"/>
    <w:rsid w:val="00E43BB2"/>
    <w:rsid w:val="00E43F5F"/>
    <w:rsid w:val="00E4462C"/>
    <w:rsid w:val="00E456FF"/>
    <w:rsid w:val="00E466B6"/>
    <w:rsid w:val="00E467E0"/>
    <w:rsid w:val="00E477FB"/>
    <w:rsid w:val="00E54414"/>
    <w:rsid w:val="00E54531"/>
    <w:rsid w:val="00E549A9"/>
    <w:rsid w:val="00E60AB2"/>
    <w:rsid w:val="00E61A16"/>
    <w:rsid w:val="00E62835"/>
    <w:rsid w:val="00E64EFD"/>
    <w:rsid w:val="00E65484"/>
    <w:rsid w:val="00E65B83"/>
    <w:rsid w:val="00E6678E"/>
    <w:rsid w:val="00E6740B"/>
    <w:rsid w:val="00E71098"/>
    <w:rsid w:val="00E7251B"/>
    <w:rsid w:val="00E72ADA"/>
    <w:rsid w:val="00E72B9F"/>
    <w:rsid w:val="00E72E24"/>
    <w:rsid w:val="00E73BD3"/>
    <w:rsid w:val="00E73FFE"/>
    <w:rsid w:val="00E7411B"/>
    <w:rsid w:val="00E755A2"/>
    <w:rsid w:val="00E764DC"/>
    <w:rsid w:val="00E77645"/>
    <w:rsid w:val="00E80A72"/>
    <w:rsid w:val="00E82583"/>
    <w:rsid w:val="00E82BE2"/>
    <w:rsid w:val="00E852FF"/>
    <w:rsid w:val="00E85C0C"/>
    <w:rsid w:val="00E86B47"/>
    <w:rsid w:val="00E8780A"/>
    <w:rsid w:val="00E90ABE"/>
    <w:rsid w:val="00E94296"/>
    <w:rsid w:val="00E96C0A"/>
    <w:rsid w:val="00E97037"/>
    <w:rsid w:val="00EA04E7"/>
    <w:rsid w:val="00EA0733"/>
    <w:rsid w:val="00EA22F8"/>
    <w:rsid w:val="00EA3093"/>
    <w:rsid w:val="00EA46B2"/>
    <w:rsid w:val="00EA4EA1"/>
    <w:rsid w:val="00EB1530"/>
    <w:rsid w:val="00EB3EC6"/>
    <w:rsid w:val="00EB427B"/>
    <w:rsid w:val="00EB448B"/>
    <w:rsid w:val="00EB4E98"/>
    <w:rsid w:val="00EB5548"/>
    <w:rsid w:val="00EC0934"/>
    <w:rsid w:val="00EC1D48"/>
    <w:rsid w:val="00EC4A25"/>
    <w:rsid w:val="00EC508B"/>
    <w:rsid w:val="00EC7B77"/>
    <w:rsid w:val="00EC7E1D"/>
    <w:rsid w:val="00ED11D9"/>
    <w:rsid w:val="00ED1FE0"/>
    <w:rsid w:val="00ED2FC7"/>
    <w:rsid w:val="00ED3000"/>
    <w:rsid w:val="00ED3893"/>
    <w:rsid w:val="00ED5772"/>
    <w:rsid w:val="00ED6320"/>
    <w:rsid w:val="00ED6769"/>
    <w:rsid w:val="00EE0828"/>
    <w:rsid w:val="00EE0A1E"/>
    <w:rsid w:val="00EE0F34"/>
    <w:rsid w:val="00EE3212"/>
    <w:rsid w:val="00EE42C3"/>
    <w:rsid w:val="00EE484C"/>
    <w:rsid w:val="00EE7561"/>
    <w:rsid w:val="00EF2B88"/>
    <w:rsid w:val="00EF30C4"/>
    <w:rsid w:val="00EF3C02"/>
    <w:rsid w:val="00EF5B7F"/>
    <w:rsid w:val="00F00657"/>
    <w:rsid w:val="00F01ECD"/>
    <w:rsid w:val="00F025A2"/>
    <w:rsid w:val="00F02EB0"/>
    <w:rsid w:val="00F034D5"/>
    <w:rsid w:val="00F03645"/>
    <w:rsid w:val="00F03FAB"/>
    <w:rsid w:val="00F045E2"/>
    <w:rsid w:val="00F04879"/>
    <w:rsid w:val="00F049AC"/>
    <w:rsid w:val="00F065F9"/>
    <w:rsid w:val="00F101B9"/>
    <w:rsid w:val="00F104C1"/>
    <w:rsid w:val="00F121DE"/>
    <w:rsid w:val="00F12455"/>
    <w:rsid w:val="00F129D4"/>
    <w:rsid w:val="00F1398A"/>
    <w:rsid w:val="00F14AD2"/>
    <w:rsid w:val="00F166B6"/>
    <w:rsid w:val="00F16B48"/>
    <w:rsid w:val="00F176AA"/>
    <w:rsid w:val="00F2026E"/>
    <w:rsid w:val="00F20411"/>
    <w:rsid w:val="00F20663"/>
    <w:rsid w:val="00F208BF"/>
    <w:rsid w:val="00F20F94"/>
    <w:rsid w:val="00F2210A"/>
    <w:rsid w:val="00F24A62"/>
    <w:rsid w:val="00F252D9"/>
    <w:rsid w:val="00F272D8"/>
    <w:rsid w:val="00F32EE1"/>
    <w:rsid w:val="00F3514D"/>
    <w:rsid w:val="00F36899"/>
    <w:rsid w:val="00F37743"/>
    <w:rsid w:val="00F42311"/>
    <w:rsid w:val="00F42B11"/>
    <w:rsid w:val="00F435D2"/>
    <w:rsid w:val="00F43A46"/>
    <w:rsid w:val="00F45C76"/>
    <w:rsid w:val="00F5012D"/>
    <w:rsid w:val="00F51698"/>
    <w:rsid w:val="00F53D3D"/>
    <w:rsid w:val="00F547C4"/>
    <w:rsid w:val="00F54998"/>
    <w:rsid w:val="00F54A3D"/>
    <w:rsid w:val="00F552DB"/>
    <w:rsid w:val="00F55FF5"/>
    <w:rsid w:val="00F56F67"/>
    <w:rsid w:val="00F64260"/>
    <w:rsid w:val="00F65326"/>
    <w:rsid w:val="00F653B8"/>
    <w:rsid w:val="00F656EB"/>
    <w:rsid w:val="00F66C7B"/>
    <w:rsid w:val="00F678EE"/>
    <w:rsid w:val="00F70E84"/>
    <w:rsid w:val="00F71609"/>
    <w:rsid w:val="00F76F8F"/>
    <w:rsid w:val="00F7751D"/>
    <w:rsid w:val="00F77C6D"/>
    <w:rsid w:val="00F805C5"/>
    <w:rsid w:val="00F8161A"/>
    <w:rsid w:val="00F8256B"/>
    <w:rsid w:val="00F83087"/>
    <w:rsid w:val="00F840F6"/>
    <w:rsid w:val="00F841CE"/>
    <w:rsid w:val="00F8427D"/>
    <w:rsid w:val="00F86230"/>
    <w:rsid w:val="00F90695"/>
    <w:rsid w:val="00F913F0"/>
    <w:rsid w:val="00F91A12"/>
    <w:rsid w:val="00F93CEF"/>
    <w:rsid w:val="00F956E7"/>
    <w:rsid w:val="00F95A00"/>
    <w:rsid w:val="00F95A8E"/>
    <w:rsid w:val="00FA1266"/>
    <w:rsid w:val="00FA17F0"/>
    <w:rsid w:val="00FA3F7F"/>
    <w:rsid w:val="00FA5910"/>
    <w:rsid w:val="00FB0E45"/>
    <w:rsid w:val="00FB2BEA"/>
    <w:rsid w:val="00FB2E95"/>
    <w:rsid w:val="00FB3E7A"/>
    <w:rsid w:val="00FB65E7"/>
    <w:rsid w:val="00FB7011"/>
    <w:rsid w:val="00FC01DA"/>
    <w:rsid w:val="00FC02F9"/>
    <w:rsid w:val="00FC1192"/>
    <w:rsid w:val="00FC2AEF"/>
    <w:rsid w:val="00FC423C"/>
    <w:rsid w:val="00FC53BF"/>
    <w:rsid w:val="00FD17E4"/>
    <w:rsid w:val="00FD1C32"/>
    <w:rsid w:val="00FD1C6B"/>
    <w:rsid w:val="00FD27A2"/>
    <w:rsid w:val="00FD37AE"/>
    <w:rsid w:val="00FD3AF9"/>
    <w:rsid w:val="00FD632B"/>
    <w:rsid w:val="00FE0B4F"/>
    <w:rsid w:val="00FE19CE"/>
    <w:rsid w:val="00FE1D0D"/>
    <w:rsid w:val="00FE31C0"/>
    <w:rsid w:val="00FE4DCF"/>
    <w:rsid w:val="00FE500C"/>
    <w:rsid w:val="00FE59CE"/>
    <w:rsid w:val="00FE5A30"/>
    <w:rsid w:val="00FE5E1D"/>
    <w:rsid w:val="00FE6813"/>
    <w:rsid w:val="00FF06A1"/>
    <w:rsid w:val="00FF1767"/>
    <w:rsid w:val="00FF245E"/>
    <w:rsid w:val="00FF2A84"/>
    <w:rsid w:val="00FF4BAA"/>
    <w:rsid w:val="00FF5692"/>
    <w:rsid w:val="00FF59CE"/>
    <w:rsid w:val="00FF78DE"/>
    <w:rsid w:val="00FF7BCD"/>
    <w:rsid w:val="01BE5559"/>
    <w:rsid w:val="083889F4"/>
    <w:rsid w:val="093582A4"/>
    <w:rsid w:val="0C778FFD"/>
    <w:rsid w:val="0DC2E677"/>
    <w:rsid w:val="0E44789A"/>
    <w:rsid w:val="0F10F152"/>
    <w:rsid w:val="0F140C71"/>
    <w:rsid w:val="115B72A9"/>
    <w:rsid w:val="11736C16"/>
    <w:rsid w:val="128BA78D"/>
    <w:rsid w:val="12EBAC29"/>
    <w:rsid w:val="1438B3C0"/>
    <w:rsid w:val="168F057B"/>
    <w:rsid w:val="16FDC899"/>
    <w:rsid w:val="17D10D21"/>
    <w:rsid w:val="18A87FEA"/>
    <w:rsid w:val="18D47754"/>
    <w:rsid w:val="19F3ED6E"/>
    <w:rsid w:val="1B6506C7"/>
    <w:rsid w:val="1C9D2931"/>
    <w:rsid w:val="1D0EEAD1"/>
    <w:rsid w:val="1DFD50EF"/>
    <w:rsid w:val="1F8F3B8C"/>
    <w:rsid w:val="1FD283A3"/>
    <w:rsid w:val="203955A7"/>
    <w:rsid w:val="21053568"/>
    <w:rsid w:val="21391F96"/>
    <w:rsid w:val="2150E632"/>
    <w:rsid w:val="255E5C2D"/>
    <w:rsid w:val="2823D6A8"/>
    <w:rsid w:val="28AFE5FF"/>
    <w:rsid w:val="29603D8C"/>
    <w:rsid w:val="2AB3512D"/>
    <w:rsid w:val="2B8A9FFB"/>
    <w:rsid w:val="2BEC22E3"/>
    <w:rsid w:val="2C1C098D"/>
    <w:rsid w:val="2FE19F71"/>
    <w:rsid w:val="300E9CF3"/>
    <w:rsid w:val="3114FC7E"/>
    <w:rsid w:val="31BB7655"/>
    <w:rsid w:val="31D36FC2"/>
    <w:rsid w:val="33489B95"/>
    <w:rsid w:val="3612E204"/>
    <w:rsid w:val="36258A94"/>
    <w:rsid w:val="375AA41C"/>
    <w:rsid w:val="3772D05A"/>
    <w:rsid w:val="378AC9C7"/>
    <w:rsid w:val="38D2F818"/>
    <w:rsid w:val="3A7CDC22"/>
    <w:rsid w:val="3CE39207"/>
    <w:rsid w:val="3D06C089"/>
    <w:rsid w:val="3D4C5C69"/>
    <w:rsid w:val="3D86E7EA"/>
    <w:rsid w:val="3E156854"/>
    <w:rsid w:val="3EFCCB85"/>
    <w:rsid w:val="3FEF3F38"/>
    <w:rsid w:val="42E15193"/>
    <w:rsid w:val="42F94B00"/>
    <w:rsid w:val="44417951"/>
    <w:rsid w:val="4BA2B760"/>
    <w:rsid w:val="4D646206"/>
    <w:rsid w:val="4E2DD5EE"/>
    <w:rsid w:val="52C7CF56"/>
    <w:rsid w:val="5472C84E"/>
    <w:rsid w:val="550D8C5C"/>
    <w:rsid w:val="557F4DFC"/>
    <w:rsid w:val="564BE849"/>
    <w:rsid w:val="59D3EBD7"/>
    <w:rsid w:val="5AC4E661"/>
    <w:rsid w:val="5ADCDFCE"/>
    <w:rsid w:val="5C250E1F"/>
    <w:rsid w:val="60C10484"/>
    <w:rsid w:val="60D8FDF1"/>
    <w:rsid w:val="6193788D"/>
    <w:rsid w:val="61D7309C"/>
    <w:rsid w:val="62876B41"/>
    <w:rsid w:val="629ADB68"/>
    <w:rsid w:val="6410073B"/>
    <w:rsid w:val="66D51C14"/>
    <w:rsid w:val="67938F58"/>
    <w:rsid w:val="68EE57BC"/>
    <w:rsid w:val="693D7362"/>
    <w:rsid w:val="6A0C255E"/>
    <w:rsid w:val="6A85A1B3"/>
    <w:rsid w:val="6C2F85BD"/>
    <w:rsid w:val="6E21560E"/>
    <w:rsid w:val="6F4C4F20"/>
    <w:rsid w:val="6F9681E1"/>
    <w:rsid w:val="70FB6EFC"/>
    <w:rsid w:val="717058C5"/>
    <w:rsid w:val="7182AC61"/>
    <w:rsid w:val="72567D5C"/>
    <w:rsid w:val="73F0A980"/>
    <w:rsid w:val="747EF719"/>
    <w:rsid w:val="763247E3"/>
    <w:rsid w:val="7685CB7F"/>
    <w:rsid w:val="794B1329"/>
    <w:rsid w:val="7977DDDA"/>
    <w:rsid w:val="7A6B2D0C"/>
    <w:rsid w:val="7C3D2584"/>
    <w:rsid w:val="7EB2134F"/>
    <w:rsid w:val="7F2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9F55173-9B91-40A4-8162-2D937A453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620BC"/>
    <w:rPr>
      <w:b/>
      <w:bCs/>
      <w:lang w:val="en-GB"/>
    </w:rPr>
  </w:style>
  <w:style w:type="character" w:customStyle="1" w:styleId="TFChar">
    <w:name w:val="TF Char"/>
    <w:link w:val="TF"/>
    <w:qFormat/>
    <w:rsid w:val="000D2D10"/>
    <w:rPr>
      <w:rFonts w:ascii="Arial" w:hAnsi="Arial"/>
      <w:b/>
      <w:lang w:val="en-GB"/>
    </w:rPr>
  </w:style>
  <w:style w:type="character" w:customStyle="1" w:styleId="B1Char1">
    <w:name w:val="B1 Char1"/>
    <w:qFormat/>
    <w:rsid w:val="000D2D10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008B9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7008B9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unhideWhenUsed/>
    <w:rsid w:val="007008B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008B9"/>
    <w:rPr>
      <w:rFonts w:eastAsia="DengXian"/>
      <w:lang w:val="en-GB"/>
    </w:rPr>
  </w:style>
  <w:style w:type="paragraph" w:customStyle="1" w:styleId="ListParagraph3">
    <w:name w:val="List Paragraph3"/>
    <w:basedOn w:val="Normal"/>
    <w:rsid w:val="001212EF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CD098D"/>
  </w:style>
  <w:style w:type="paragraph" w:customStyle="1" w:styleId="paragraph">
    <w:name w:val="paragraph"/>
    <w:basedOn w:val="Normal"/>
    <w:rsid w:val="00CD098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op">
    <w:name w:val="eop"/>
    <w:basedOn w:val="DefaultParagraphFont"/>
    <w:rsid w:val="00CD098D"/>
  </w:style>
  <w:style w:type="character" w:customStyle="1" w:styleId="Heading3Char">
    <w:name w:val="Heading 3 Char"/>
    <w:basedOn w:val="DefaultParagraphFont"/>
    <w:link w:val="Heading3"/>
    <w:rsid w:val="00C81A6C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C81A6C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743D8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743D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43D8A"/>
    <w:rPr>
      <w:rFonts w:ascii="Arial" w:hAnsi="Arial"/>
      <w:b/>
      <w:sz w:val="18"/>
      <w:lang w:val="en-GB"/>
    </w:rPr>
  </w:style>
  <w:style w:type="character" w:customStyle="1" w:styleId="B1Char">
    <w:name w:val="B1 Char"/>
    <w:rsid w:val="00281716"/>
    <w:rPr>
      <w:rFonts w:eastAsia="Times New Roman"/>
    </w:rPr>
  </w:style>
  <w:style w:type="character" w:customStyle="1" w:styleId="B2Char">
    <w:name w:val="B2 Char"/>
    <w:link w:val="B2"/>
    <w:rsid w:val="00C475EC"/>
    <w:rPr>
      <w:lang w:val="en-GB"/>
    </w:rPr>
  </w:style>
  <w:style w:type="paragraph" w:customStyle="1" w:styleId="Normal4">
    <w:name w:val="Normal4"/>
    <w:rsid w:val="00500F79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table" w:styleId="TableGrid">
    <w:name w:val="Table Grid"/>
    <w:basedOn w:val="TableNormal"/>
    <w:rsid w:val="00295A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7C6BA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7781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864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5AIRPNAIUNRU-726056734-3259</_dlc_DocId>
    <_dlc_DocIdUrl xmlns="71c5aaf6-e6ce-465b-b873-5148d2a4c105">
      <Url>https://nokia.sharepoint.com/sites/c5g/projects/aidc/_layouts/15/DocIdRedir.aspx?ID=5AIRPNAIUNRU-726056734-3259</Url>
      <Description>5AIRPNAIUNRU-726056734-3259</Description>
    </_dlc_DocIdUrl>
    <Document_x0020_category xmlns="3b34c8f0-1ef5-4d1e-bb66-517ce7fe7356" xsi:nil="true"/>
    <_Flow_SignoffStatus xmlns="56fce44d-b2a4-453a-b677-4060ba554334" xsi:nil="true"/>
    <TaxCatchAll xmlns="71c5aaf6-e6ce-465b-b873-5148d2a4c105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0F9F2A4-FE32-46C8-BBCB-BF2E2A56D1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56fce44d-b2a4-453a-b677-4060ba554334"/>
  </ds:schemaRefs>
</ds:datastoreItem>
</file>

<file path=customXml/itemProps5.xml><?xml version="1.0" encoding="utf-8"?>
<ds:datastoreItem xmlns:ds="http://schemas.openxmlformats.org/officeDocument/2006/customXml" ds:itemID="{8AE2EDBB-4BC7-4BB2-9836-F5FA0ACF7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772</TotalTime>
  <Pages>3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8355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64</cp:revision>
  <dcterms:created xsi:type="dcterms:W3CDTF">2022-08-09T08:33:00Z</dcterms:created>
  <dcterms:modified xsi:type="dcterms:W3CDTF">2023-02-17T00:01:00Z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13d843d5-0403-4cc8-88d3-95fa485eb3e7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2022-01-05T16:42:25Z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2217f95c-5252-4215-b387-68b479d5e4ea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